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F2" w:rsidRPr="001022F1" w:rsidRDefault="00755DF2" w:rsidP="0055333B">
      <w:pPr>
        <w:pStyle w:val="BodyText"/>
        <w:jc w:val="center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 xml:space="preserve">Міністерство освіти і науки України </w:t>
      </w:r>
    </w:p>
    <w:p w:rsidR="00755DF2" w:rsidRPr="001022F1" w:rsidRDefault="00755DF2" w:rsidP="0055333B">
      <w:pPr>
        <w:pStyle w:val="BodyText"/>
        <w:jc w:val="center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Національний технічний університет</w:t>
      </w:r>
    </w:p>
    <w:p w:rsidR="00755DF2" w:rsidRPr="001022F1" w:rsidRDefault="00755DF2" w:rsidP="0055333B">
      <w:pPr>
        <w:pStyle w:val="BodyText"/>
        <w:spacing w:line="299" w:lineRule="exact"/>
        <w:jc w:val="center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«Дніпровська політехніка»</w:t>
      </w:r>
    </w:p>
    <w:p w:rsidR="00755DF2" w:rsidRDefault="00755DF2" w:rsidP="0055333B">
      <w:pPr>
        <w:ind w:right="80"/>
        <w:rPr>
          <w:b/>
          <w:sz w:val="28"/>
          <w:szCs w:val="28"/>
        </w:rPr>
      </w:pPr>
    </w:p>
    <w:p w:rsidR="00755DF2" w:rsidRDefault="00755DF2" w:rsidP="0055333B">
      <w:pPr>
        <w:ind w:right="8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3"/>
        <w:gridCol w:w="5393"/>
      </w:tblGrid>
      <w:tr w:rsidR="00755DF2" w:rsidRPr="00980B6C" w:rsidTr="005901BC">
        <w:tc>
          <w:tcPr>
            <w:tcW w:w="5393" w:type="dxa"/>
          </w:tcPr>
          <w:p w:rsidR="00755DF2" w:rsidRPr="005901BC" w:rsidRDefault="00755DF2">
            <w:pPr>
              <w:rPr>
                <w:b/>
                <w:sz w:val="28"/>
                <w:szCs w:val="28"/>
                <w:lang w:val="uk-UA"/>
              </w:rPr>
            </w:pPr>
            <w:r w:rsidRPr="00AD46D8">
              <w:rPr>
                <w:noProof/>
                <w:sz w:val="28"/>
                <w:szCs w:val="28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22.75pt;height:171pt;visibility:visible">
                  <v:imagedata r:id="rId7" o:title="" cropbottom="14354f" cropleft="12766f" cropright="14052f"/>
                </v:shape>
              </w:pict>
            </w:r>
          </w:p>
        </w:tc>
        <w:tc>
          <w:tcPr>
            <w:tcW w:w="5393" w:type="dxa"/>
          </w:tcPr>
          <w:p w:rsidR="00755DF2" w:rsidRDefault="00755DF2" w:rsidP="005901B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55DF2" w:rsidRDefault="00755DF2" w:rsidP="005901B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55DF2" w:rsidRDefault="00755DF2" w:rsidP="005901B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755DF2" w:rsidRPr="009C0F58" w:rsidRDefault="00755DF2" w:rsidP="005901BC">
            <w:pPr>
              <w:jc w:val="center"/>
              <w:rPr>
                <w:sz w:val="28"/>
                <w:szCs w:val="28"/>
                <w:lang w:val="uk-UA"/>
              </w:rPr>
            </w:pPr>
            <w:r w:rsidRPr="009C0F58">
              <w:rPr>
                <w:sz w:val="28"/>
                <w:szCs w:val="28"/>
                <w:lang w:val="uk-UA"/>
              </w:rPr>
              <w:t>ЗАТВЕРДЖЕНО</w:t>
            </w:r>
          </w:p>
          <w:p w:rsidR="00755DF2" w:rsidRPr="009C0F58" w:rsidRDefault="00755DF2" w:rsidP="005901BC">
            <w:pPr>
              <w:jc w:val="center"/>
              <w:rPr>
                <w:sz w:val="28"/>
                <w:szCs w:val="28"/>
                <w:lang w:val="uk-UA"/>
              </w:rPr>
            </w:pPr>
            <w:r w:rsidRPr="009C0F58">
              <w:rPr>
                <w:sz w:val="28"/>
                <w:szCs w:val="28"/>
                <w:lang w:val="uk-UA"/>
              </w:rPr>
              <w:t xml:space="preserve">рішенням Вченої ради </w:t>
            </w:r>
          </w:p>
          <w:p w:rsidR="00755DF2" w:rsidRPr="009C0F58" w:rsidRDefault="00755DF2" w:rsidP="005901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9C0F58">
              <w:rPr>
                <w:sz w:val="28"/>
                <w:szCs w:val="28"/>
                <w:lang w:val="uk-UA"/>
              </w:rPr>
              <w:t>ТУ «Дніпровська політехніка»</w:t>
            </w:r>
          </w:p>
          <w:p w:rsidR="00755DF2" w:rsidRPr="009C0F58" w:rsidRDefault="00755DF2" w:rsidP="005901BC">
            <w:pPr>
              <w:jc w:val="center"/>
              <w:rPr>
                <w:sz w:val="28"/>
                <w:szCs w:val="28"/>
                <w:lang w:val="uk-UA"/>
              </w:rPr>
            </w:pPr>
            <w:r w:rsidRPr="009C0F58">
              <w:rPr>
                <w:sz w:val="28"/>
                <w:szCs w:val="28"/>
                <w:lang w:val="uk-UA"/>
              </w:rPr>
              <w:t xml:space="preserve">від </w:t>
            </w:r>
            <w:r>
              <w:rPr>
                <w:sz w:val="28"/>
                <w:szCs w:val="28"/>
                <w:lang w:val="uk-UA"/>
              </w:rPr>
              <w:t>30</w:t>
            </w:r>
            <w:r w:rsidRPr="009C0F58">
              <w:rPr>
                <w:sz w:val="28"/>
                <w:szCs w:val="28"/>
                <w:lang w:val="uk-UA"/>
              </w:rPr>
              <w:t xml:space="preserve"> </w:t>
            </w:r>
            <w:r w:rsidRPr="00980B6C">
              <w:rPr>
                <w:sz w:val="28"/>
                <w:szCs w:val="28"/>
                <w:lang w:val="uk-UA"/>
              </w:rPr>
              <w:t xml:space="preserve">травня </w:t>
            </w:r>
            <w:r>
              <w:rPr>
                <w:sz w:val="28"/>
                <w:szCs w:val="28"/>
                <w:lang w:val="uk-UA"/>
              </w:rPr>
              <w:t>2019 року</w:t>
            </w:r>
          </w:p>
          <w:p w:rsidR="00755DF2" w:rsidRPr="005901BC" w:rsidRDefault="00755DF2" w:rsidP="005901B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(протокол № 8</w:t>
            </w:r>
            <w:r w:rsidRPr="009C0F58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pStyle w:val="BodyText"/>
        <w:ind w:left="2213" w:right="2713"/>
        <w:jc w:val="center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НОРМИ ЧАСУ</w:t>
      </w:r>
    </w:p>
    <w:p w:rsidR="00755DF2" w:rsidRPr="001022F1" w:rsidRDefault="00755DF2">
      <w:pPr>
        <w:pStyle w:val="BodyText"/>
        <w:spacing w:before="1" w:line="298" w:lineRule="exact"/>
        <w:ind w:left="2213" w:right="2715"/>
        <w:jc w:val="center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З ПЛАНУВАННЯ ТА ОБЛІКУ</w:t>
      </w:r>
      <w:r w:rsidRPr="001022F1">
        <w:rPr>
          <w:spacing w:val="-15"/>
          <w:sz w:val="28"/>
          <w:szCs w:val="28"/>
          <w:lang w:val="uk-UA"/>
        </w:rPr>
        <w:t xml:space="preserve"> </w:t>
      </w:r>
      <w:r w:rsidRPr="001022F1">
        <w:rPr>
          <w:sz w:val="28"/>
          <w:szCs w:val="28"/>
          <w:lang w:val="uk-UA"/>
        </w:rPr>
        <w:t>НАВЧАЛЬНОЇ,</w:t>
      </w:r>
    </w:p>
    <w:p w:rsidR="00755DF2" w:rsidRPr="001022F1" w:rsidRDefault="00755DF2">
      <w:pPr>
        <w:pStyle w:val="BodyText"/>
        <w:ind w:left="1295" w:right="1799"/>
        <w:jc w:val="center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МЕТОДИЧНОЇ, НАУКОВОЇ ТА ОРГАНІЗАЦІЙНОЇ</w:t>
      </w:r>
      <w:r w:rsidRPr="001022F1">
        <w:rPr>
          <w:spacing w:val="-10"/>
          <w:sz w:val="28"/>
          <w:szCs w:val="28"/>
          <w:lang w:val="uk-UA"/>
        </w:rPr>
        <w:t xml:space="preserve"> </w:t>
      </w:r>
      <w:r w:rsidRPr="001022F1">
        <w:rPr>
          <w:sz w:val="28"/>
          <w:szCs w:val="28"/>
          <w:lang w:val="uk-UA"/>
        </w:rPr>
        <w:t>РОБОТИ НАУКОВО-ПЕДАГОГІЧНИХ</w:t>
      </w:r>
      <w:r w:rsidRPr="001022F1">
        <w:rPr>
          <w:spacing w:val="-2"/>
          <w:sz w:val="28"/>
          <w:szCs w:val="28"/>
          <w:lang w:val="uk-UA"/>
        </w:rPr>
        <w:t xml:space="preserve"> </w:t>
      </w:r>
      <w:r w:rsidRPr="001022F1">
        <w:rPr>
          <w:sz w:val="28"/>
          <w:szCs w:val="28"/>
          <w:lang w:val="uk-UA"/>
        </w:rPr>
        <w:t>ПРАЦІВНИКІВ</w:t>
      </w:r>
    </w:p>
    <w:p w:rsidR="00755DF2" w:rsidRPr="001022F1" w:rsidRDefault="00755DF2">
      <w:pPr>
        <w:pStyle w:val="BodyText"/>
        <w:spacing w:line="299" w:lineRule="exact"/>
        <w:ind w:left="1802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НАЦІОНАЛЬНОГО ТЕХНІЧНОГО УНІВЕРСИТЕТУ</w:t>
      </w:r>
    </w:p>
    <w:p w:rsidR="00755DF2" w:rsidRPr="001022F1" w:rsidRDefault="00755DF2">
      <w:pPr>
        <w:pStyle w:val="BodyText"/>
        <w:ind w:left="2935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«ДНІПРОВСЬКА ПОЛІТЕХНІКА»</w:t>
      </w: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1022F1" w:rsidRDefault="00755DF2">
      <w:pPr>
        <w:rPr>
          <w:b/>
          <w:sz w:val="28"/>
          <w:szCs w:val="28"/>
          <w:lang w:val="uk-UA"/>
        </w:rPr>
      </w:pPr>
    </w:p>
    <w:p w:rsidR="00755DF2" w:rsidRPr="008C1EF5" w:rsidRDefault="00755DF2">
      <w:pPr>
        <w:rPr>
          <w:b/>
          <w:sz w:val="28"/>
          <w:lang w:val="uk-UA"/>
        </w:rPr>
      </w:pPr>
    </w:p>
    <w:p w:rsidR="00755DF2" w:rsidRPr="008C1EF5" w:rsidRDefault="00755DF2">
      <w:pPr>
        <w:rPr>
          <w:b/>
          <w:sz w:val="28"/>
          <w:lang w:val="uk-UA"/>
        </w:rPr>
      </w:pPr>
    </w:p>
    <w:p w:rsidR="00755DF2" w:rsidRPr="008C1EF5" w:rsidRDefault="00755DF2">
      <w:pPr>
        <w:rPr>
          <w:b/>
          <w:sz w:val="28"/>
          <w:lang w:val="uk-UA"/>
        </w:rPr>
      </w:pPr>
    </w:p>
    <w:p w:rsidR="00755DF2" w:rsidRPr="008C1EF5" w:rsidRDefault="00755DF2">
      <w:pPr>
        <w:rPr>
          <w:b/>
          <w:sz w:val="28"/>
          <w:lang w:val="uk-UA"/>
        </w:rPr>
      </w:pPr>
    </w:p>
    <w:p w:rsidR="00755DF2" w:rsidRPr="008C1EF5" w:rsidRDefault="00755DF2">
      <w:pPr>
        <w:rPr>
          <w:b/>
          <w:sz w:val="28"/>
          <w:lang w:val="uk-UA"/>
        </w:rPr>
      </w:pPr>
    </w:p>
    <w:p w:rsidR="00755DF2" w:rsidRPr="008C1EF5" w:rsidRDefault="00755DF2">
      <w:pPr>
        <w:rPr>
          <w:b/>
          <w:sz w:val="28"/>
          <w:lang w:val="uk-UA"/>
        </w:rPr>
      </w:pPr>
    </w:p>
    <w:p w:rsidR="00755DF2" w:rsidRPr="008C1EF5" w:rsidRDefault="00755DF2">
      <w:pPr>
        <w:rPr>
          <w:b/>
          <w:sz w:val="28"/>
          <w:lang w:val="uk-UA"/>
        </w:rPr>
      </w:pPr>
    </w:p>
    <w:p w:rsidR="00755DF2" w:rsidRPr="00AC34AE" w:rsidRDefault="00755DF2" w:rsidP="0055333B">
      <w:pPr>
        <w:pStyle w:val="BodyText"/>
        <w:tabs>
          <w:tab w:val="left" w:pos="10490"/>
        </w:tabs>
        <w:ind w:right="79"/>
        <w:jc w:val="center"/>
        <w:rPr>
          <w:sz w:val="28"/>
          <w:szCs w:val="28"/>
          <w:lang w:val="uk-UA"/>
        </w:rPr>
      </w:pPr>
      <w:r w:rsidRPr="00AC34AE">
        <w:rPr>
          <w:sz w:val="28"/>
          <w:szCs w:val="28"/>
          <w:lang w:val="uk-UA"/>
        </w:rPr>
        <w:t>Дніпро</w:t>
      </w:r>
    </w:p>
    <w:p w:rsidR="00755DF2" w:rsidRPr="001022F1" w:rsidRDefault="00755DF2" w:rsidP="0055333B">
      <w:pPr>
        <w:pStyle w:val="BodyText"/>
        <w:tabs>
          <w:tab w:val="left" w:pos="10490"/>
        </w:tabs>
        <w:ind w:right="79"/>
        <w:jc w:val="center"/>
        <w:rPr>
          <w:sz w:val="28"/>
          <w:szCs w:val="28"/>
          <w:lang w:val="uk-UA"/>
        </w:rPr>
      </w:pPr>
      <w:r w:rsidRPr="001022F1">
        <w:rPr>
          <w:sz w:val="28"/>
          <w:szCs w:val="28"/>
          <w:lang w:val="uk-UA"/>
        </w:rPr>
        <w:t>2019</w:t>
      </w:r>
    </w:p>
    <w:p w:rsidR="00755DF2" w:rsidRPr="008C1EF5" w:rsidRDefault="00755DF2" w:rsidP="0055333B">
      <w:pPr>
        <w:jc w:val="center"/>
        <w:rPr>
          <w:lang w:val="uk-UA"/>
        </w:rPr>
        <w:sectPr w:rsidR="00755DF2" w:rsidRPr="008C1EF5">
          <w:footerReference w:type="default" r:id="rId8"/>
          <w:pgSz w:w="11910" w:h="16840"/>
          <w:pgMar w:top="1340" w:right="420" w:bottom="840" w:left="920" w:header="0" w:footer="646" w:gutter="0"/>
          <w:cols w:space="720"/>
        </w:sectPr>
      </w:pPr>
    </w:p>
    <w:p w:rsidR="00755DF2" w:rsidRPr="008C1EF5" w:rsidRDefault="00755DF2">
      <w:pPr>
        <w:pStyle w:val="ListParagraph"/>
        <w:numPr>
          <w:ilvl w:val="0"/>
          <w:numId w:val="1"/>
        </w:numPr>
        <w:tabs>
          <w:tab w:val="left" w:pos="847"/>
        </w:tabs>
        <w:ind w:right="1090" w:hanging="1668"/>
        <w:rPr>
          <w:b/>
          <w:sz w:val="26"/>
          <w:lang w:val="uk-UA"/>
        </w:rPr>
      </w:pPr>
      <w:r w:rsidRPr="008C1EF5">
        <w:rPr>
          <w:b/>
          <w:sz w:val="26"/>
          <w:lang w:val="uk-UA"/>
        </w:rPr>
        <w:t>НОРМИ ЧАСУ З ПЛАНУВАННЯ ТА ОБЛІКУ НАВЧАЛЬНОЇ РОБОТИ НАУКОВО-ПЕДАГОГІЧНИХ</w:t>
      </w:r>
      <w:r w:rsidRPr="008C1EF5">
        <w:rPr>
          <w:b/>
          <w:spacing w:val="-2"/>
          <w:sz w:val="26"/>
          <w:lang w:val="uk-UA"/>
        </w:rPr>
        <w:t xml:space="preserve"> </w:t>
      </w:r>
      <w:r w:rsidRPr="008C1EF5">
        <w:rPr>
          <w:b/>
          <w:sz w:val="26"/>
          <w:lang w:val="uk-UA"/>
        </w:rPr>
        <w:t>ПРАЦІВНИКІВ</w:t>
      </w:r>
    </w:p>
    <w:p w:rsidR="00755DF2" w:rsidRPr="008C1EF5" w:rsidRDefault="00755DF2">
      <w:pPr>
        <w:spacing w:before="6"/>
        <w:rPr>
          <w:b/>
          <w:sz w:val="25"/>
          <w:lang w:val="uk-UA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812"/>
        <w:gridCol w:w="7"/>
        <w:gridCol w:w="2381"/>
        <w:gridCol w:w="27"/>
        <w:gridCol w:w="9"/>
        <w:gridCol w:w="3271"/>
        <w:gridCol w:w="18"/>
        <w:gridCol w:w="3821"/>
        <w:gridCol w:w="11"/>
        <w:gridCol w:w="20"/>
      </w:tblGrid>
      <w:tr w:rsidR="00755DF2" w:rsidRPr="00097A24" w:rsidTr="0064310A">
        <w:trPr>
          <w:gridAfter w:val="2"/>
          <w:wAfter w:w="31" w:type="dxa"/>
          <w:trHeight w:val="597"/>
          <w:tblHeader/>
        </w:trPr>
        <w:tc>
          <w:tcPr>
            <w:tcW w:w="819" w:type="dxa"/>
            <w:gridSpan w:val="2"/>
          </w:tcPr>
          <w:p w:rsidR="00755DF2" w:rsidRPr="007F657F" w:rsidRDefault="00755DF2" w:rsidP="00E167B4">
            <w:pPr>
              <w:pStyle w:val="a"/>
              <w:rPr>
                <w:rStyle w:val="Emphasis"/>
                <w:bCs/>
                <w:i w:val="0"/>
                <w:iCs/>
                <w:szCs w:val="28"/>
                <w:lang w:val="uk-UA"/>
              </w:rPr>
            </w:pPr>
            <w:r w:rsidRPr="007F657F">
              <w:rPr>
                <w:rStyle w:val="Emphasis"/>
                <w:bCs/>
                <w:i w:val="0"/>
                <w:iCs/>
                <w:szCs w:val="28"/>
                <w:lang w:val="uk-UA"/>
              </w:rPr>
              <w:t>№</w:t>
            </w:r>
          </w:p>
        </w:tc>
        <w:tc>
          <w:tcPr>
            <w:tcW w:w="2408" w:type="dxa"/>
            <w:gridSpan w:val="2"/>
          </w:tcPr>
          <w:p w:rsidR="00755DF2" w:rsidRPr="007F657F" w:rsidRDefault="00755DF2" w:rsidP="00E167B4">
            <w:pPr>
              <w:pStyle w:val="a"/>
              <w:rPr>
                <w:rStyle w:val="Emphasis"/>
                <w:bCs/>
                <w:i w:val="0"/>
                <w:iCs/>
                <w:szCs w:val="28"/>
                <w:lang w:val="uk-UA"/>
              </w:rPr>
            </w:pPr>
            <w:r w:rsidRPr="007F657F">
              <w:rPr>
                <w:rStyle w:val="Emphasis"/>
                <w:bCs/>
                <w:i w:val="0"/>
                <w:iCs/>
                <w:szCs w:val="28"/>
                <w:lang w:val="uk-UA"/>
              </w:rPr>
              <w:t>Вид навчальної роботи</w:t>
            </w:r>
          </w:p>
        </w:tc>
        <w:tc>
          <w:tcPr>
            <w:tcW w:w="3298" w:type="dxa"/>
            <w:gridSpan w:val="3"/>
          </w:tcPr>
          <w:p w:rsidR="00755DF2" w:rsidRPr="007F657F" w:rsidRDefault="00755DF2" w:rsidP="00E167B4">
            <w:pPr>
              <w:pStyle w:val="a"/>
              <w:rPr>
                <w:rStyle w:val="Emphasis"/>
                <w:bCs/>
                <w:i w:val="0"/>
                <w:iCs/>
                <w:szCs w:val="28"/>
                <w:lang w:val="uk-UA"/>
              </w:rPr>
            </w:pPr>
            <w:r w:rsidRPr="007F657F">
              <w:rPr>
                <w:rStyle w:val="Emphasis"/>
                <w:bCs/>
                <w:i w:val="0"/>
                <w:iCs/>
                <w:szCs w:val="28"/>
                <w:lang w:val="uk-UA"/>
              </w:rPr>
              <w:t>Гранична норма часу,</w:t>
            </w:r>
          </w:p>
          <w:p w:rsidR="00755DF2" w:rsidRPr="007F657F" w:rsidRDefault="00755DF2" w:rsidP="00E167B4">
            <w:pPr>
              <w:pStyle w:val="a"/>
              <w:rPr>
                <w:rStyle w:val="Emphasis"/>
                <w:bCs/>
                <w:i w:val="0"/>
                <w:iCs/>
                <w:szCs w:val="28"/>
                <w:lang w:val="uk-UA"/>
              </w:rPr>
            </w:pPr>
            <w:r w:rsidRPr="007F657F">
              <w:rPr>
                <w:rStyle w:val="Emphasis"/>
                <w:bCs/>
                <w:i w:val="0"/>
                <w:iCs/>
                <w:szCs w:val="28"/>
                <w:lang w:val="uk-UA"/>
              </w:rPr>
              <w:t>години</w:t>
            </w:r>
          </w:p>
        </w:tc>
        <w:tc>
          <w:tcPr>
            <w:tcW w:w="3821" w:type="dxa"/>
          </w:tcPr>
          <w:p w:rsidR="00755DF2" w:rsidRPr="007F657F" w:rsidRDefault="00755DF2" w:rsidP="00E167B4">
            <w:pPr>
              <w:pStyle w:val="a"/>
              <w:rPr>
                <w:rStyle w:val="Emphasis"/>
                <w:bCs/>
                <w:i w:val="0"/>
                <w:iCs/>
                <w:szCs w:val="28"/>
                <w:lang w:val="uk-UA"/>
              </w:rPr>
            </w:pPr>
            <w:r w:rsidRPr="007F657F">
              <w:rPr>
                <w:rStyle w:val="Emphasis"/>
                <w:bCs/>
                <w:i w:val="0"/>
                <w:iCs/>
                <w:szCs w:val="28"/>
                <w:lang w:val="uk-UA"/>
              </w:rPr>
              <w:t>Примітка</w:t>
            </w:r>
          </w:p>
        </w:tc>
      </w:tr>
      <w:tr w:rsidR="00755DF2" w:rsidRPr="008C1EF5" w:rsidTr="0064310A">
        <w:trPr>
          <w:gridAfter w:val="2"/>
          <w:wAfter w:w="31" w:type="dxa"/>
          <w:trHeight w:val="897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1</w:t>
            </w:r>
          </w:p>
        </w:tc>
        <w:tc>
          <w:tcPr>
            <w:tcW w:w="2408" w:type="dxa"/>
            <w:gridSpan w:val="2"/>
          </w:tcPr>
          <w:p w:rsidR="00755DF2" w:rsidRPr="008C1EF5" w:rsidRDefault="00755DF2" w:rsidP="00AD1531">
            <w:pPr>
              <w:pStyle w:val="TableParagraph"/>
              <w:ind w:right="247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 xml:space="preserve">Проведення </w:t>
            </w:r>
            <w:r w:rsidRPr="008C1EF5">
              <w:rPr>
                <w:b/>
                <w:sz w:val="26"/>
                <w:lang w:val="uk-UA"/>
              </w:rPr>
              <w:t>співбесіди з</w:t>
            </w:r>
          </w:p>
          <w:p w:rsidR="00755DF2" w:rsidRPr="008C1EF5" w:rsidRDefault="00755DF2" w:rsidP="00AD1531">
            <w:pPr>
              <w:pStyle w:val="TableParagraph"/>
              <w:spacing w:line="28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вступниками</w:t>
            </w:r>
          </w:p>
        </w:tc>
        <w:tc>
          <w:tcPr>
            <w:tcW w:w="3298" w:type="dxa"/>
            <w:gridSpan w:val="3"/>
          </w:tcPr>
          <w:p w:rsidR="00755DF2" w:rsidRPr="008C1EF5" w:rsidRDefault="00755DF2" w:rsidP="00AD1531">
            <w:pPr>
              <w:pStyle w:val="TableParagraph"/>
              <w:ind w:left="109" w:right="788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0,25 години кожному членові комісії на</w:t>
            </w:r>
          </w:p>
          <w:p w:rsidR="00755DF2" w:rsidRPr="008C1EF5" w:rsidRDefault="00755DF2" w:rsidP="00AD1531">
            <w:pPr>
              <w:pStyle w:val="TableParagraph"/>
              <w:spacing w:line="282" w:lineRule="exact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вступника</w:t>
            </w:r>
          </w:p>
        </w:tc>
        <w:tc>
          <w:tcPr>
            <w:tcW w:w="3821" w:type="dxa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Кількість членів комісії на потік (групу) вступників – не більше</w:t>
            </w:r>
          </w:p>
          <w:p w:rsidR="00755DF2" w:rsidRPr="008C1EF5" w:rsidRDefault="00755DF2" w:rsidP="00AD1531">
            <w:pPr>
              <w:pStyle w:val="TableParagraph"/>
              <w:spacing w:line="282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трьох осіб</w:t>
            </w:r>
          </w:p>
        </w:tc>
      </w:tr>
      <w:tr w:rsidR="00755DF2" w:rsidRPr="000B2FB8" w:rsidTr="0064310A">
        <w:trPr>
          <w:gridAfter w:val="2"/>
          <w:wAfter w:w="31" w:type="dxa"/>
          <w:trHeight w:val="299"/>
        </w:trPr>
        <w:tc>
          <w:tcPr>
            <w:tcW w:w="819" w:type="dxa"/>
            <w:gridSpan w:val="2"/>
            <w:vMerge w:val="restart"/>
          </w:tcPr>
          <w:p w:rsidR="00755DF2" w:rsidRPr="008C1EF5" w:rsidRDefault="00755DF2" w:rsidP="00AD1531">
            <w:pPr>
              <w:pStyle w:val="TableParagraph"/>
              <w:spacing w:before="2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9527" w:type="dxa"/>
            <w:gridSpan w:val="6"/>
          </w:tcPr>
          <w:p w:rsidR="00755DF2" w:rsidRPr="008C1EF5" w:rsidRDefault="00755DF2" w:rsidP="00AD1531">
            <w:pPr>
              <w:pStyle w:val="TableParagraph"/>
              <w:spacing w:before="2" w:line="27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Проведення фахових випробувань на завершальний цикл навчання:</w:t>
            </w:r>
          </w:p>
        </w:tc>
      </w:tr>
      <w:tr w:rsidR="00755DF2" w:rsidRPr="000B2FB8" w:rsidTr="0064310A">
        <w:trPr>
          <w:gridAfter w:val="2"/>
          <w:wAfter w:w="31" w:type="dxa"/>
          <w:trHeight w:val="3288"/>
        </w:trPr>
        <w:tc>
          <w:tcPr>
            <w:tcW w:w="819" w:type="dxa"/>
            <w:gridSpan w:val="2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408" w:type="dxa"/>
            <w:gridSpan w:val="2"/>
          </w:tcPr>
          <w:p w:rsidR="00755DF2" w:rsidRPr="00B35ED4" w:rsidRDefault="00755DF2" w:rsidP="00AD1531">
            <w:pPr>
              <w:pStyle w:val="TableParagraph"/>
              <w:spacing w:line="298" w:lineRule="exact"/>
              <w:rPr>
                <w:sz w:val="26"/>
                <w:lang w:val="uk-UA"/>
              </w:rPr>
            </w:pPr>
            <w:r w:rsidRPr="00B35ED4">
              <w:rPr>
                <w:sz w:val="26"/>
                <w:lang w:val="uk-UA"/>
              </w:rPr>
              <w:t>а) екзамен з фаху</w:t>
            </w:r>
          </w:p>
        </w:tc>
        <w:tc>
          <w:tcPr>
            <w:tcW w:w="3298" w:type="dxa"/>
            <w:gridSpan w:val="3"/>
          </w:tcPr>
          <w:p w:rsidR="00755DF2" w:rsidRPr="008C1EF5" w:rsidRDefault="00755DF2" w:rsidP="00AD1531">
            <w:pPr>
              <w:pStyle w:val="TableParagraph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 години для проведення екзамену на потік (групу) вступників з освітньо-кваліфікаційного рівня молодшого спеціаліста,</w:t>
            </w:r>
          </w:p>
          <w:p w:rsidR="00755DF2" w:rsidRPr="008C1EF5" w:rsidRDefault="00755DF2" w:rsidP="00AD1531">
            <w:pPr>
              <w:pStyle w:val="TableParagraph"/>
              <w:ind w:left="109" w:right="9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кваліфікаційного робітника для вступу на ступінь</w:t>
            </w:r>
          </w:p>
          <w:p w:rsidR="00755DF2" w:rsidRPr="008C1EF5" w:rsidRDefault="00755DF2" w:rsidP="00AD1531">
            <w:pPr>
              <w:pStyle w:val="TableParagraph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бакалавра, молодшого спеціаліста відповідно;</w:t>
            </w:r>
          </w:p>
          <w:p w:rsidR="00755DF2" w:rsidRPr="008C1EF5" w:rsidRDefault="00755DF2" w:rsidP="00AD1531">
            <w:pPr>
              <w:pStyle w:val="TableParagraph"/>
              <w:spacing w:before="6" w:line="298" w:lineRule="exact"/>
              <w:ind w:left="109" w:right="51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0,5 години на перевірку однієї роботи</w:t>
            </w:r>
          </w:p>
        </w:tc>
        <w:tc>
          <w:tcPr>
            <w:tcW w:w="3821" w:type="dxa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Кількість членів комісії на потік (групу) – не більше двох осіб.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07" w:right="59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Роботу перевіряє один член комісії</w:t>
            </w:r>
          </w:p>
        </w:tc>
      </w:tr>
      <w:tr w:rsidR="00755DF2" w:rsidRPr="000B2FB8" w:rsidTr="0064310A">
        <w:trPr>
          <w:gridAfter w:val="2"/>
          <w:wAfter w:w="31" w:type="dxa"/>
          <w:trHeight w:val="2685"/>
        </w:trPr>
        <w:tc>
          <w:tcPr>
            <w:tcW w:w="819" w:type="dxa"/>
            <w:gridSpan w:val="2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408" w:type="dxa"/>
            <w:gridSpan w:val="2"/>
          </w:tcPr>
          <w:p w:rsidR="00755DF2" w:rsidRPr="00B35ED4" w:rsidRDefault="00755DF2" w:rsidP="00AD1531">
            <w:pPr>
              <w:pStyle w:val="TableParagraph"/>
              <w:spacing w:line="296" w:lineRule="exact"/>
              <w:rPr>
                <w:sz w:val="26"/>
                <w:lang w:val="uk-UA"/>
              </w:rPr>
            </w:pPr>
            <w:r w:rsidRPr="00B35ED4">
              <w:rPr>
                <w:sz w:val="26"/>
                <w:lang w:val="uk-UA"/>
              </w:rPr>
              <w:t>б) фаховий екзамен</w:t>
            </w:r>
          </w:p>
        </w:tc>
        <w:tc>
          <w:tcPr>
            <w:tcW w:w="3298" w:type="dxa"/>
            <w:gridSpan w:val="3"/>
          </w:tcPr>
          <w:p w:rsidR="00755DF2" w:rsidRPr="008C1EF5" w:rsidRDefault="00755DF2" w:rsidP="00023F2F">
            <w:pPr>
              <w:pStyle w:val="TableParagraph"/>
              <w:ind w:left="109" w:right="1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 6 годин для проведення екзамену на потік (групу) вступників з освітньо- кваліфікаційного рівня</w:t>
            </w:r>
            <w:r>
              <w:rPr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(ступеня) спеціаліст</w:t>
            </w:r>
            <w:r>
              <w:rPr>
                <w:sz w:val="26"/>
                <w:lang w:val="uk-UA"/>
              </w:rPr>
              <w:t>а</w:t>
            </w:r>
            <w:r w:rsidRPr="008C1EF5">
              <w:rPr>
                <w:sz w:val="26"/>
                <w:lang w:val="uk-UA"/>
              </w:rPr>
              <w:t>, бакалавр</w:t>
            </w:r>
            <w:r>
              <w:rPr>
                <w:sz w:val="26"/>
                <w:lang w:val="uk-UA"/>
              </w:rPr>
              <w:t>а</w:t>
            </w:r>
            <w:r w:rsidRPr="008C1EF5">
              <w:rPr>
                <w:sz w:val="26"/>
                <w:lang w:val="uk-UA"/>
              </w:rPr>
              <w:t xml:space="preserve"> на ступінь магістра;</w:t>
            </w:r>
          </w:p>
          <w:p w:rsidR="00755DF2" w:rsidRPr="008C1EF5" w:rsidRDefault="00755DF2" w:rsidP="00AD1531">
            <w:pPr>
              <w:pStyle w:val="TableParagraph"/>
              <w:spacing w:before="2" w:line="298" w:lineRule="exact"/>
              <w:ind w:left="109" w:right="51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0,5 години на перевірку роботи</w:t>
            </w:r>
          </w:p>
        </w:tc>
        <w:tc>
          <w:tcPr>
            <w:tcW w:w="3821" w:type="dxa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Кількість членів комісії на потік (групу) – не більше двох осіб.</w:t>
            </w:r>
          </w:p>
          <w:p w:rsidR="00755DF2" w:rsidRPr="008C1EF5" w:rsidRDefault="00755DF2" w:rsidP="00AD1531">
            <w:pPr>
              <w:pStyle w:val="TableParagraph"/>
              <w:ind w:left="107" w:right="59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Роботу перевіряє один член комісії</w:t>
            </w:r>
          </w:p>
        </w:tc>
      </w:tr>
      <w:tr w:rsidR="00755DF2" w:rsidRPr="000B2FB8" w:rsidTr="0064310A">
        <w:trPr>
          <w:gridAfter w:val="2"/>
          <w:wAfter w:w="31" w:type="dxa"/>
          <w:trHeight w:val="2687"/>
        </w:trPr>
        <w:tc>
          <w:tcPr>
            <w:tcW w:w="819" w:type="dxa"/>
            <w:gridSpan w:val="2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408" w:type="dxa"/>
            <w:gridSpan w:val="2"/>
          </w:tcPr>
          <w:p w:rsidR="00755DF2" w:rsidRPr="00B35ED4" w:rsidRDefault="00755DF2" w:rsidP="00AD1531">
            <w:pPr>
              <w:pStyle w:val="TableParagraph"/>
              <w:ind w:right="247"/>
              <w:rPr>
                <w:sz w:val="26"/>
                <w:lang w:val="uk-UA"/>
              </w:rPr>
            </w:pPr>
            <w:r w:rsidRPr="00B35ED4">
              <w:rPr>
                <w:sz w:val="26"/>
                <w:lang w:val="uk-UA"/>
              </w:rPr>
              <w:t xml:space="preserve">в) екзамен зі </w:t>
            </w:r>
            <w:r w:rsidRPr="00B35ED4">
              <w:rPr>
                <w:w w:val="95"/>
                <w:sz w:val="26"/>
                <w:lang w:val="uk-UA"/>
              </w:rPr>
              <w:t>спеціальності</w:t>
            </w:r>
          </w:p>
        </w:tc>
        <w:tc>
          <w:tcPr>
            <w:tcW w:w="3298" w:type="dxa"/>
            <w:gridSpan w:val="3"/>
          </w:tcPr>
          <w:p w:rsidR="00755DF2" w:rsidRPr="008C1EF5" w:rsidRDefault="00755DF2" w:rsidP="00023F2F">
            <w:pPr>
              <w:pStyle w:val="TableParagraph"/>
              <w:ind w:left="109" w:right="1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 6 годин для проведення екзамену на потік (групу) вступників з освітньо- кваліфікаційного рівня (ступеня) спеціаліст</w:t>
            </w:r>
            <w:r>
              <w:rPr>
                <w:sz w:val="26"/>
                <w:lang w:val="uk-UA"/>
              </w:rPr>
              <w:t>а</w:t>
            </w:r>
            <w:r w:rsidRPr="008C1EF5">
              <w:rPr>
                <w:sz w:val="26"/>
                <w:lang w:val="uk-UA"/>
              </w:rPr>
              <w:t>,</w:t>
            </w:r>
            <w:r>
              <w:rPr>
                <w:sz w:val="26"/>
                <w:lang w:val="uk-UA"/>
              </w:rPr>
              <w:t xml:space="preserve"> магістра</w:t>
            </w:r>
            <w:r w:rsidRPr="008C1EF5">
              <w:rPr>
                <w:sz w:val="26"/>
                <w:lang w:val="uk-UA"/>
              </w:rPr>
              <w:t xml:space="preserve"> на ступінь </w:t>
            </w:r>
            <w:r>
              <w:rPr>
                <w:sz w:val="26"/>
                <w:lang w:val="uk-UA"/>
              </w:rPr>
              <w:t>доктора філософії</w:t>
            </w:r>
            <w:r w:rsidRPr="008C1EF5">
              <w:rPr>
                <w:sz w:val="26"/>
                <w:lang w:val="uk-UA"/>
              </w:rPr>
              <w:t>;</w:t>
            </w:r>
          </w:p>
          <w:p w:rsidR="00755DF2" w:rsidRDefault="00755DF2" w:rsidP="00D15715">
            <w:pPr>
              <w:pStyle w:val="TableParagraph"/>
              <w:spacing w:line="300" w:lineRule="exact"/>
              <w:ind w:left="109" w:right="516"/>
              <w:rPr>
                <w:sz w:val="26"/>
              </w:rPr>
            </w:pPr>
            <w:r w:rsidRPr="008C1EF5">
              <w:rPr>
                <w:sz w:val="26"/>
                <w:lang w:val="uk-UA"/>
              </w:rPr>
              <w:t>0,5 години на перевірку роботи</w:t>
            </w:r>
          </w:p>
          <w:p w:rsidR="00755DF2" w:rsidRPr="00D15715" w:rsidRDefault="00755DF2" w:rsidP="00D15715">
            <w:pPr>
              <w:pStyle w:val="TableParagraph"/>
              <w:spacing w:line="300" w:lineRule="exact"/>
              <w:ind w:left="109" w:right="516"/>
              <w:rPr>
                <w:sz w:val="26"/>
              </w:rPr>
            </w:pPr>
          </w:p>
        </w:tc>
        <w:tc>
          <w:tcPr>
            <w:tcW w:w="3821" w:type="dxa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Кількість членів комісії на потік (групу) – не більше двох осіб.</w:t>
            </w:r>
          </w:p>
          <w:p w:rsidR="00755DF2" w:rsidRPr="008C1EF5" w:rsidRDefault="00755DF2" w:rsidP="00AD1531">
            <w:pPr>
              <w:pStyle w:val="TableParagraph"/>
              <w:ind w:left="107" w:right="59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Роботу перевіряє один член комісії</w:t>
            </w:r>
          </w:p>
        </w:tc>
      </w:tr>
      <w:tr w:rsidR="00755DF2" w:rsidRPr="000B2FB8" w:rsidTr="0064310A">
        <w:trPr>
          <w:gridAfter w:val="2"/>
          <w:wAfter w:w="31" w:type="dxa"/>
          <w:trHeight w:val="1189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3</w:t>
            </w:r>
          </w:p>
        </w:tc>
        <w:tc>
          <w:tcPr>
            <w:tcW w:w="2408" w:type="dxa"/>
            <w:gridSpan w:val="2"/>
          </w:tcPr>
          <w:p w:rsidR="00755DF2" w:rsidRPr="008C1EF5" w:rsidRDefault="00755DF2" w:rsidP="00AD1531">
            <w:pPr>
              <w:pStyle w:val="TableParagraph"/>
              <w:ind w:right="24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Проведення консультацій до вступного</w:t>
            </w:r>
          </w:p>
          <w:p w:rsidR="00755DF2" w:rsidRDefault="00755DF2" w:rsidP="00AD1531">
            <w:pPr>
              <w:pStyle w:val="TableParagraph"/>
              <w:spacing w:line="276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Випробування</w:t>
            </w:r>
          </w:p>
          <w:p w:rsidR="00755DF2" w:rsidRPr="008C1EF5" w:rsidRDefault="00755DF2" w:rsidP="00AD1531">
            <w:pPr>
              <w:pStyle w:val="TableParagraph"/>
              <w:spacing w:line="276" w:lineRule="exact"/>
              <w:rPr>
                <w:b/>
                <w:sz w:val="26"/>
                <w:lang w:val="uk-UA"/>
              </w:rPr>
            </w:pPr>
          </w:p>
        </w:tc>
        <w:tc>
          <w:tcPr>
            <w:tcW w:w="3298" w:type="dxa"/>
            <w:gridSpan w:val="3"/>
          </w:tcPr>
          <w:p w:rsidR="00755DF2" w:rsidRPr="008C1EF5" w:rsidRDefault="00755DF2" w:rsidP="00AD1531">
            <w:pPr>
              <w:pStyle w:val="TableParagraph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 години на потік (групу) вступників</w:t>
            </w:r>
          </w:p>
        </w:tc>
        <w:tc>
          <w:tcPr>
            <w:tcW w:w="3821" w:type="dxa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64310A">
        <w:trPr>
          <w:gridAfter w:val="2"/>
          <w:wAfter w:w="31" w:type="dxa"/>
          <w:trHeight w:val="1197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4</w:t>
            </w:r>
          </w:p>
        </w:tc>
        <w:tc>
          <w:tcPr>
            <w:tcW w:w="2408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/>
              <w:ind w:right="24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Повторна перевірка робіт</w:t>
            </w:r>
          </w:p>
          <w:p w:rsidR="00755DF2" w:rsidRDefault="00755DF2" w:rsidP="00AD1531">
            <w:pPr>
              <w:pStyle w:val="TableParagraph"/>
              <w:spacing w:before="2" w:line="300" w:lineRule="exact"/>
              <w:ind w:right="24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вступних випробувань</w:t>
            </w:r>
          </w:p>
          <w:p w:rsidR="00755DF2" w:rsidRPr="008C1EF5" w:rsidRDefault="00755DF2" w:rsidP="00AD1531">
            <w:pPr>
              <w:pStyle w:val="TableParagraph"/>
              <w:spacing w:before="2" w:line="300" w:lineRule="exact"/>
              <w:ind w:right="247"/>
              <w:rPr>
                <w:b/>
                <w:sz w:val="26"/>
                <w:lang w:val="uk-UA"/>
              </w:rPr>
            </w:pPr>
          </w:p>
        </w:tc>
        <w:tc>
          <w:tcPr>
            <w:tcW w:w="3298" w:type="dxa"/>
            <w:gridSpan w:val="3"/>
          </w:tcPr>
          <w:p w:rsidR="00755DF2" w:rsidRPr="008C1EF5" w:rsidRDefault="00755DF2" w:rsidP="00AD1531">
            <w:pPr>
              <w:pStyle w:val="TableParagraph"/>
              <w:spacing w:before="2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0,15 години на роботу</w:t>
            </w:r>
          </w:p>
        </w:tc>
        <w:tc>
          <w:tcPr>
            <w:tcW w:w="3821" w:type="dxa"/>
          </w:tcPr>
          <w:p w:rsidR="00755DF2" w:rsidRPr="008C1EF5" w:rsidRDefault="00755DF2" w:rsidP="00AD1531">
            <w:pPr>
              <w:pStyle w:val="TableParagraph"/>
              <w:spacing w:before="2"/>
              <w:ind w:left="107" w:right="372"/>
              <w:jc w:val="bot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Вибірковій перевірці</w:t>
            </w:r>
            <w:r w:rsidRPr="008C1EF5">
              <w:rPr>
                <w:spacing w:val="-10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підлягає до 10 % робіт від їх загальної кількості</w:t>
            </w:r>
          </w:p>
        </w:tc>
      </w:tr>
      <w:tr w:rsidR="00755DF2" w:rsidRPr="008C1EF5" w:rsidTr="004A0402">
        <w:tblPrEx>
          <w:tblLook w:val="01E0"/>
        </w:tblPrEx>
        <w:trPr>
          <w:gridAfter w:val="2"/>
          <w:wAfter w:w="31" w:type="dxa"/>
          <w:trHeight w:val="299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1022F1">
              <w:rPr>
                <w:lang w:val="uk-UA"/>
              </w:rPr>
              <w:br w:type="page"/>
            </w:r>
            <w:r>
              <w:rPr>
                <w:b/>
                <w:w w:val="99"/>
                <w:sz w:val="26"/>
                <w:lang w:val="uk-UA"/>
              </w:rPr>
              <w:t>5</w:t>
            </w:r>
          </w:p>
        </w:tc>
        <w:tc>
          <w:tcPr>
            <w:tcW w:w="9527" w:type="dxa"/>
            <w:gridSpan w:val="6"/>
          </w:tcPr>
          <w:p w:rsidR="00755DF2" w:rsidRPr="008C1EF5" w:rsidRDefault="00755DF2" w:rsidP="00AD1531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Викладання навчальних дисциплін:</w:t>
            </w:r>
          </w:p>
        </w:tc>
      </w:tr>
      <w:tr w:rsidR="00755DF2" w:rsidRPr="000B2FB8" w:rsidTr="004A0402">
        <w:tblPrEx>
          <w:tblLook w:val="01E0"/>
        </w:tblPrEx>
        <w:trPr>
          <w:gridAfter w:val="2"/>
          <w:wAfter w:w="31" w:type="dxa"/>
          <w:trHeight w:val="1792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5</w:t>
            </w:r>
            <w:r w:rsidRPr="008C1EF5">
              <w:rPr>
                <w:sz w:val="26"/>
                <w:lang w:val="uk-UA"/>
              </w:rPr>
              <w:t>.1</w:t>
            </w:r>
          </w:p>
        </w:tc>
        <w:tc>
          <w:tcPr>
            <w:tcW w:w="2408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Лекційні заняття</w:t>
            </w:r>
          </w:p>
        </w:tc>
        <w:tc>
          <w:tcPr>
            <w:tcW w:w="3280" w:type="dxa"/>
            <w:gridSpan w:val="2"/>
          </w:tcPr>
          <w:p w:rsidR="00755DF2" w:rsidRPr="008C1EF5" w:rsidRDefault="00755DF2" w:rsidP="00AD1531">
            <w:pPr>
              <w:pStyle w:val="TableParagraph"/>
              <w:ind w:left="109" w:right="6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 година за академічну годину – 40 хвилин</w:t>
            </w:r>
          </w:p>
        </w:tc>
        <w:tc>
          <w:tcPr>
            <w:tcW w:w="3839" w:type="dxa"/>
            <w:gridSpan w:val="2"/>
          </w:tcPr>
          <w:p w:rsidR="00755DF2" w:rsidRPr="008C1EF5" w:rsidRDefault="00755DF2" w:rsidP="00AD1531">
            <w:pPr>
              <w:pStyle w:val="TableParagraph"/>
              <w:ind w:left="107" w:right="155"/>
              <w:jc w:val="bot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Лекції проводяться, як</w:t>
            </w:r>
            <w:r w:rsidRPr="008C1EF5">
              <w:rPr>
                <w:spacing w:val="-19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правило, для декількох академічних груп (для потоку</w:t>
            </w:r>
            <w:r w:rsidRPr="008C1EF5">
              <w:rPr>
                <w:spacing w:val="-5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студентів).</w:t>
            </w:r>
          </w:p>
          <w:p w:rsidR="00755DF2" w:rsidRPr="008C1EF5" w:rsidRDefault="00755DF2" w:rsidP="00AD1531">
            <w:pPr>
              <w:pStyle w:val="TableParagraph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Нормативна чисельність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академічної групи, як правило, до 30 осіб</w:t>
            </w:r>
          </w:p>
        </w:tc>
      </w:tr>
      <w:tr w:rsidR="00755DF2" w:rsidRPr="000B2FB8" w:rsidTr="004A0402">
        <w:tblPrEx>
          <w:tblLook w:val="01E0"/>
        </w:tblPrEx>
        <w:trPr>
          <w:gridAfter w:val="2"/>
          <w:wAfter w:w="31" w:type="dxa"/>
          <w:trHeight w:val="897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88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5</w:t>
            </w:r>
            <w:r w:rsidRPr="008C1EF5">
              <w:rPr>
                <w:sz w:val="26"/>
                <w:lang w:val="uk-UA"/>
              </w:rPr>
              <w:t>.2</w:t>
            </w:r>
          </w:p>
        </w:tc>
        <w:tc>
          <w:tcPr>
            <w:tcW w:w="2408" w:type="dxa"/>
            <w:gridSpan w:val="2"/>
          </w:tcPr>
          <w:p w:rsidR="00755DF2" w:rsidRPr="000D0C05" w:rsidRDefault="00755DF2" w:rsidP="00AD1531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0D0C05">
              <w:rPr>
                <w:sz w:val="26"/>
                <w:lang w:val="uk-UA"/>
              </w:rPr>
              <w:t>Для академічних</w:t>
            </w:r>
          </w:p>
          <w:p w:rsidR="00755DF2" w:rsidRPr="000D0C05" w:rsidRDefault="00755DF2" w:rsidP="00AD1531">
            <w:pPr>
              <w:pStyle w:val="TableParagraph"/>
              <w:spacing w:before="5" w:line="298" w:lineRule="exact"/>
              <w:ind w:right="247"/>
              <w:rPr>
                <w:sz w:val="26"/>
                <w:lang w:val="uk-UA"/>
              </w:rPr>
            </w:pPr>
            <w:r w:rsidRPr="000D0C05">
              <w:rPr>
                <w:sz w:val="26"/>
                <w:lang w:val="uk-UA"/>
              </w:rPr>
              <w:t>груп чисельністю менше 10 осіб</w:t>
            </w:r>
          </w:p>
        </w:tc>
        <w:tc>
          <w:tcPr>
            <w:tcW w:w="3280" w:type="dxa"/>
            <w:gridSpan w:val="2"/>
          </w:tcPr>
          <w:p w:rsidR="00755DF2" w:rsidRPr="000D0C05" w:rsidRDefault="00755DF2" w:rsidP="00AD1531">
            <w:pPr>
              <w:pStyle w:val="TableParagraph"/>
              <w:spacing w:line="295" w:lineRule="exact"/>
              <w:ind w:left="109"/>
              <w:rPr>
                <w:sz w:val="26"/>
                <w:lang w:val="uk-UA"/>
              </w:rPr>
            </w:pPr>
            <w:r w:rsidRPr="000D0C05">
              <w:rPr>
                <w:sz w:val="26"/>
                <w:lang w:val="uk-UA"/>
              </w:rPr>
              <w:t>50 % від обсягу лекційних</w:t>
            </w:r>
          </w:p>
          <w:p w:rsidR="00755DF2" w:rsidRPr="000D0C05" w:rsidRDefault="00755DF2" w:rsidP="00AD1531">
            <w:pPr>
              <w:pStyle w:val="TableParagraph"/>
              <w:spacing w:before="5" w:line="298" w:lineRule="exact"/>
              <w:ind w:left="109" w:right="1016"/>
              <w:rPr>
                <w:sz w:val="26"/>
                <w:lang w:val="uk-UA"/>
              </w:rPr>
            </w:pPr>
            <w:r w:rsidRPr="000D0C05">
              <w:rPr>
                <w:sz w:val="26"/>
                <w:lang w:val="uk-UA"/>
              </w:rPr>
              <w:t xml:space="preserve">занять за навчальним планом </w:t>
            </w:r>
          </w:p>
        </w:tc>
        <w:tc>
          <w:tcPr>
            <w:tcW w:w="3839" w:type="dxa"/>
            <w:gridSpan w:val="2"/>
          </w:tcPr>
          <w:p w:rsidR="00755DF2" w:rsidRPr="008C1EF5" w:rsidRDefault="00755DF2" w:rsidP="00453DD1">
            <w:pPr>
              <w:pStyle w:val="TableParagraph"/>
              <w:ind w:left="107" w:right="182"/>
              <w:rPr>
                <w:sz w:val="26"/>
                <w:highlight w:val="cyan"/>
                <w:lang w:val="uk-UA"/>
              </w:rPr>
            </w:pPr>
          </w:p>
        </w:tc>
      </w:tr>
      <w:tr w:rsidR="00755DF2" w:rsidRPr="000B2FB8" w:rsidTr="004A0402">
        <w:tblPrEx>
          <w:tblLook w:val="01E0"/>
        </w:tblPrEx>
        <w:trPr>
          <w:gridAfter w:val="2"/>
          <w:wAfter w:w="31" w:type="dxa"/>
          <w:trHeight w:val="2092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5</w:t>
            </w:r>
            <w:r w:rsidRPr="008C1EF5">
              <w:rPr>
                <w:sz w:val="26"/>
                <w:lang w:val="uk-UA"/>
              </w:rPr>
              <w:t>.3</w:t>
            </w:r>
          </w:p>
        </w:tc>
        <w:tc>
          <w:tcPr>
            <w:tcW w:w="2408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Практичні/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семінарські заняття</w:t>
            </w:r>
          </w:p>
        </w:tc>
        <w:tc>
          <w:tcPr>
            <w:tcW w:w="3280" w:type="dxa"/>
            <w:gridSpan w:val="2"/>
          </w:tcPr>
          <w:p w:rsidR="00755DF2" w:rsidRPr="008C1EF5" w:rsidRDefault="00755DF2" w:rsidP="00AD1531">
            <w:pPr>
              <w:pStyle w:val="TableParagraph"/>
              <w:ind w:left="109" w:right="9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 година на академічну групу за академічну годину</w:t>
            </w:r>
          </w:p>
          <w:p w:rsidR="00755DF2" w:rsidRPr="008C1EF5" w:rsidRDefault="00755DF2" w:rsidP="00AD1531">
            <w:pPr>
              <w:pStyle w:val="TableParagraph"/>
              <w:spacing w:line="299" w:lineRule="exact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– 40 хвилин</w:t>
            </w:r>
          </w:p>
        </w:tc>
        <w:tc>
          <w:tcPr>
            <w:tcW w:w="3839" w:type="dxa"/>
            <w:gridSpan w:val="2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Проводяться з однією групою чисельністю, як правило, до 30 осіб. При необхідності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академічні групи однієї</w:t>
            </w:r>
          </w:p>
          <w:p w:rsidR="00755DF2" w:rsidRPr="008C1EF5" w:rsidRDefault="00755DF2" w:rsidP="00AD1531">
            <w:pPr>
              <w:pStyle w:val="TableParagraph"/>
              <w:ind w:left="107" w:right="59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спеціальності (галузі знань) об’єднуються.</w:t>
            </w:r>
          </w:p>
          <w:p w:rsidR="00755DF2" w:rsidRPr="0080658E" w:rsidRDefault="00755DF2" w:rsidP="004A0402">
            <w:pPr>
              <w:pStyle w:val="TableParagraph"/>
              <w:ind w:left="107" w:right="32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Практичні заняття з іноземних</w:t>
            </w:r>
            <w:r w:rsidRPr="0080658E">
              <w:rPr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мов та дисцип</w:t>
            </w:r>
            <w:r>
              <w:rPr>
                <w:sz w:val="26"/>
                <w:lang w:val="uk-UA"/>
              </w:rPr>
              <w:t xml:space="preserve">лін професійно-практичного циклу; </w:t>
            </w:r>
            <w:r w:rsidRPr="008C1EF5">
              <w:rPr>
                <w:sz w:val="26"/>
                <w:lang w:val="uk-UA"/>
              </w:rPr>
              <w:t>спеціальності «Філологія» проводяться підгрупами</w:t>
            </w:r>
            <w:r>
              <w:rPr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чисельністю до 15 осіб</w:t>
            </w:r>
          </w:p>
        </w:tc>
      </w:tr>
      <w:tr w:rsidR="00755DF2" w:rsidRPr="008C1EF5" w:rsidTr="004A0402">
        <w:tblPrEx>
          <w:tblLook w:val="01E0"/>
        </w:tblPrEx>
        <w:trPr>
          <w:gridAfter w:val="1"/>
          <w:wAfter w:w="20" w:type="dxa"/>
          <w:trHeight w:val="7176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5</w:t>
            </w:r>
            <w:r w:rsidRPr="008C1EF5">
              <w:rPr>
                <w:sz w:val="26"/>
                <w:lang w:val="uk-UA"/>
              </w:rPr>
              <w:t>.4</w:t>
            </w:r>
          </w:p>
        </w:tc>
        <w:tc>
          <w:tcPr>
            <w:tcW w:w="2417" w:type="dxa"/>
            <w:gridSpan w:val="3"/>
          </w:tcPr>
          <w:p w:rsidR="00755DF2" w:rsidRPr="008C1EF5" w:rsidRDefault="00755DF2" w:rsidP="00AD1531">
            <w:pPr>
              <w:pStyle w:val="TableParagraph"/>
              <w:ind w:right="24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Лабораторні заняття</w:t>
            </w:r>
          </w:p>
        </w:tc>
        <w:tc>
          <w:tcPr>
            <w:tcW w:w="3271" w:type="dxa"/>
          </w:tcPr>
          <w:p w:rsidR="00755DF2" w:rsidRPr="008C1EF5" w:rsidRDefault="00755DF2" w:rsidP="005B16B1">
            <w:pPr>
              <w:pStyle w:val="TableParagraph"/>
              <w:ind w:left="109" w:right="571"/>
              <w:jc w:val="bot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 година на підгрупу за академічну годину – 40 хвилин</w:t>
            </w:r>
          </w:p>
        </w:tc>
        <w:tc>
          <w:tcPr>
            <w:tcW w:w="3850" w:type="dxa"/>
            <w:gridSpan w:val="3"/>
          </w:tcPr>
          <w:p w:rsidR="00755DF2" w:rsidRPr="008C1EF5" w:rsidRDefault="00755DF2" w:rsidP="00AD1531">
            <w:pPr>
              <w:pStyle w:val="TableParagraph"/>
              <w:ind w:left="107" w:right="91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Лабораторні заняття проводяться підгрупами, гранична кількість яких становить 15 осіб.</w:t>
            </w:r>
          </w:p>
          <w:p w:rsidR="00755DF2" w:rsidRPr="008C1EF5" w:rsidRDefault="00755DF2" w:rsidP="00AD1531">
            <w:pPr>
              <w:pStyle w:val="TableParagraph"/>
              <w:ind w:left="107" w:right="30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При необхідності групи однієї спеціальності (галузі знань) об’єднуються в групу до 15 осіб.</w:t>
            </w:r>
          </w:p>
          <w:p w:rsidR="00755DF2" w:rsidRPr="008C1EF5" w:rsidRDefault="00755DF2" w:rsidP="00AD1531">
            <w:pPr>
              <w:pStyle w:val="TableParagraph"/>
              <w:ind w:left="107" w:right="16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Якщо кількість студентів у групі складає 16 осіб та більше, їх поділяють на дві підгрупи.</w:t>
            </w:r>
          </w:p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 окремих випадках (вимоги правил техніки безпеки, особливість вивчення</w:t>
            </w:r>
          </w:p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дисципліни, обмежена кількість робочих місць тощо)</w:t>
            </w:r>
          </w:p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допускається проведення лабораторних занять з меншою чисельністю студентів у підгрупі.</w:t>
            </w:r>
          </w:p>
          <w:p w:rsidR="00755DF2" w:rsidRPr="008C1EF5" w:rsidRDefault="00755DF2" w:rsidP="00AD1531">
            <w:pPr>
              <w:pStyle w:val="TableParagraph"/>
              <w:ind w:left="107" w:right="14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Поділ допускається на підставі рішення першого проректора за поданням вченої ради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факультету</w:t>
            </w:r>
          </w:p>
        </w:tc>
      </w:tr>
      <w:tr w:rsidR="00755DF2" w:rsidRPr="000B2FB8" w:rsidTr="00AD1531">
        <w:tblPrEx>
          <w:tblLook w:val="01E0"/>
        </w:tblPrEx>
        <w:trPr>
          <w:gridAfter w:val="1"/>
          <w:wAfter w:w="20" w:type="dxa"/>
          <w:trHeight w:val="300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w w:val="99"/>
                <w:sz w:val="26"/>
                <w:lang w:val="uk-UA"/>
              </w:rPr>
              <w:t>6</w:t>
            </w:r>
          </w:p>
        </w:tc>
        <w:tc>
          <w:tcPr>
            <w:tcW w:w="9538" w:type="dxa"/>
            <w:gridSpan w:val="7"/>
          </w:tcPr>
          <w:p w:rsidR="00755DF2" w:rsidRPr="008C1EF5" w:rsidRDefault="00755DF2" w:rsidP="00AD1531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Семестровий та підсумковий контролі з навчальних дисциплін</w:t>
            </w:r>
          </w:p>
        </w:tc>
      </w:tr>
      <w:tr w:rsidR="00755DF2" w:rsidRPr="008C1EF5" w:rsidTr="004A0402">
        <w:tblPrEx>
          <w:tblLook w:val="01E0"/>
        </w:tblPrEx>
        <w:trPr>
          <w:gridAfter w:val="1"/>
          <w:wAfter w:w="20" w:type="dxa"/>
          <w:trHeight w:val="1197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6</w:t>
            </w:r>
            <w:r w:rsidRPr="008C1EF5">
              <w:rPr>
                <w:sz w:val="26"/>
                <w:lang w:val="uk-UA"/>
              </w:rPr>
              <w:t>.1</w:t>
            </w:r>
          </w:p>
        </w:tc>
        <w:tc>
          <w:tcPr>
            <w:tcW w:w="2417" w:type="dxa"/>
            <w:gridSpan w:val="3"/>
          </w:tcPr>
          <w:p w:rsidR="00755DF2" w:rsidRPr="008C1EF5" w:rsidRDefault="00755DF2" w:rsidP="00AD1531">
            <w:pPr>
              <w:pStyle w:val="TableParagraph"/>
              <w:ind w:right="247"/>
              <w:rPr>
                <w:sz w:val="26"/>
                <w:lang w:val="uk-UA"/>
              </w:rPr>
            </w:pPr>
            <w:r w:rsidRPr="008C1EF5">
              <w:rPr>
                <w:sz w:val="24"/>
                <w:lang w:val="uk-UA"/>
              </w:rPr>
              <w:t xml:space="preserve">Диференційований </w:t>
            </w:r>
            <w:r w:rsidRPr="008C1EF5">
              <w:rPr>
                <w:sz w:val="26"/>
                <w:lang w:val="uk-UA"/>
              </w:rPr>
              <w:t>залік (очна форма навчання)</w:t>
            </w:r>
          </w:p>
        </w:tc>
        <w:tc>
          <w:tcPr>
            <w:tcW w:w="3271" w:type="dxa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3850" w:type="dxa"/>
            <w:gridSpan w:val="3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Здійснюється за результатами поточного контролю на останньому занятті (тиждень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контрольних заходів)</w:t>
            </w:r>
          </w:p>
        </w:tc>
      </w:tr>
      <w:tr w:rsidR="00755DF2" w:rsidRPr="000B2FB8" w:rsidTr="004A0402">
        <w:tblPrEx>
          <w:tblLook w:val="01E0"/>
        </w:tblPrEx>
        <w:trPr>
          <w:gridAfter w:val="1"/>
          <w:wAfter w:w="20" w:type="dxa"/>
          <w:trHeight w:val="1792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6</w:t>
            </w:r>
            <w:r w:rsidRPr="008C1EF5">
              <w:rPr>
                <w:sz w:val="26"/>
                <w:lang w:val="uk-UA"/>
              </w:rPr>
              <w:t>.2</w:t>
            </w:r>
          </w:p>
        </w:tc>
        <w:tc>
          <w:tcPr>
            <w:tcW w:w="2417" w:type="dxa"/>
            <w:gridSpan w:val="3"/>
          </w:tcPr>
          <w:p w:rsidR="00755DF2" w:rsidRPr="008C1EF5" w:rsidRDefault="00755DF2" w:rsidP="00AD1531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Екзамен (за всіма</w:t>
            </w:r>
          </w:p>
          <w:p w:rsidR="00755DF2" w:rsidRPr="008C1EF5" w:rsidRDefault="00755DF2" w:rsidP="00AD1531">
            <w:pPr>
              <w:pStyle w:val="TableParagraph"/>
              <w:spacing w:before="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формами навчання)</w:t>
            </w:r>
          </w:p>
        </w:tc>
        <w:tc>
          <w:tcPr>
            <w:tcW w:w="3271" w:type="dxa"/>
          </w:tcPr>
          <w:p w:rsidR="00755DF2" w:rsidRPr="008C1EF5" w:rsidRDefault="00755DF2" w:rsidP="00AD1531">
            <w:pPr>
              <w:pStyle w:val="TableParagraph"/>
              <w:ind w:left="109" w:right="31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1,5 години на проведення екзамену</w:t>
            </w:r>
          </w:p>
        </w:tc>
        <w:tc>
          <w:tcPr>
            <w:tcW w:w="3850" w:type="dxa"/>
            <w:gridSpan w:val="3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Здійснюється за окремим розкладом.</w:t>
            </w:r>
          </w:p>
          <w:p w:rsidR="00755DF2" w:rsidRPr="008C1EF5" w:rsidRDefault="00755DF2" w:rsidP="00AD1531">
            <w:pPr>
              <w:pStyle w:val="TableParagraph"/>
              <w:spacing w:line="299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Академічні групи однієї</w:t>
            </w:r>
          </w:p>
          <w:p w:rsidR="00755DF2" w:rsidRPr="008C1EF5" w:rsidRDefault="00755DF2" w:rsidP="00AD1531">
            <w:pPr>
              <w:pStyle w:val="TableParagraph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спеціальності (галузі знань) за</w:t>
            </w:r>
          </w:p>
          <w:p w:rsidR="00755DF2" w:rsidRDefault="00755DF2" w:rsidP="00AD1531">
            <w:pPr>
              <w:pStyle w:val="TableParagraph"/>
              <w:spacing w:line="298" w:lineRule="exact"/>
              <w:ind w:left="107" w:right="48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необхідності об’єднуються в потік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107" w:right="484"/>
              <w:rPr>
                <w:sz w:val="26"/>
                <w:lang w:val="uk-UA"/>
              </w:rPr>
            </w:pPr>
          </w:p>
        </w:tc>
      </w:tr>
      <w:tr w:rsidR="00755DF2" w:rsidRPr="000B2FB8" w:rsidTr="0064310A">
        <w:tblPrEx>
          <w:tblLook w:val="01E0"/>
        </w:tblPrEx>
        <w:trPr>
          <w:trHeight w:val="1494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6</w:t>
            </w:r>
            <w:r w:rsidRPr="008C1EF5">
              <w:rPr>
                <w:sz w:val="26"/>
                <w:lang w:val="uk-UA"/>
              </w:rPr>
              <w:t>.3</w:t>
            </w:r>
          </w:p>
        </w:tc>
        <w:tc>
          <w:tcPr>
            <w:tcW w:w="2417" w:type="dxa"/>
            <w:gridSpan w:val="3"/>
          </w:tcPr>
          <w:p w:rsidR="00755DF2" w:rsidRPr="008C1EF5" w:rsidRDefault="00755DF2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Диференційований залік (заочна</w:t>
            </w:r>
          </w:p>
          <w:p w:rsidR="00755DF2" w:rsidRPr="008C1EF5" w:rsidRDefault="00755DF2" w:rsidP="00AD1531">
            <w:pPr>
              <w:pStyle w:val="TableParagraph"/>
              <w:spacing w:line="299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форма навчання)</w:t>
            </w:r>
          </w:p>
        </w:tc>
        <w:tc>
          <w:tcPr>
            <w:tcW w:w="327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1,5 години на потік</w:t>
            </w:r>
          </w:p>
        </w:tc>
        <w:tc>
          <w:tcPr>
            <w:tcW w:w="3870" w:type="dxa"/>
            <w:gridSpan w:val="4"/>
          </w:tcPr>
          <w:p w:rsidR="00755DF2" w:rsidRPr="008C1EF5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Здійснюється за окремим розкладом.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Академічні групи однієї</w:t>
            </w:r>
          </w:p>
          <w:p w:rsidR="00755DF2" w:rsidRDefault="00755DF2" w:rsidP="00AD1531">
            <w:pPr>
              <w:pStyle w:val="TableParagraph"/>
              <w:spacing w:line="300" w:lineRule="exact"/>
              <w:ind w:left="107" w:right="59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спеціальності (галузі знань) об’єднуються в потік</w:t>
            </w:r>
          </w:p>
          <w:p w:rsidR="00755DF2" w:rsidRPr="008C1EF5" w:rsidRDefault="00755DF2" w:rsidP="00AD1531">
            <w:pPr>
              <w:pStyle w:val="TableParagraph"/>
              <w:spacing w:line="300" w:lineRule="exact"/>
              <w:ind w:left="107" w:right="591"/>
              <w:rPr>
                <w:sz w:val="26"/>
                <w:lang w:val="uk-UA"/>
              </w:rPr>
            </w:pPr>
          </w:p>
        </w:tc>
      </w:tr>
      <w:tr w:rsidR="00755DF2" w:rsidRPr="004A0402" w:rsidTr="0064310A">
        <w:tblPrEx>
          <w:tblLook w:val="01E0"/>
        </w:tblPrEx>
        <w:trPr>
          <w:trHeight w:val="1143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4" w:lineRule="exact"/>
              <w:ind w:left="159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6</w:t>
            </w:r>
            <w:r w:rsidRPr="008C1EF5">
              <w:rPr>
                <w:sz w:val="26"/>
                <w:lang w:val="uk-UA"/>
              </w:rPr>
              <w:t>.4</w:t>
            </w:r>
          </w:p>
        </w:tc>
        <w:tc>
          <w:tcPr>
            <w:tcW w:w="2417" w:type="dxa"/>
            <w:gridSpan w:val="3"/>
          </w:tcPr>
          <w:p w:rsidR="00755DF2" w:rsidRPr="008C1EF5" w:rsidRDefault="00755DF2" w:rsidP="00AD1531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Перед-</w:t>
            </w:r>
          </w:p>
          <w:p w:rsidR="00755DF2" w:rsidRPr="008C1EF5" w:rsidRDefault="00755DF2" w:rsidP="00AD1531">
            <w:pPr>
              <w:pStyle w:val="TableParagraph"/>
              <w:ind w:right="24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екзаменаційні консультації</w:t>
            </w:r>
          </w:p>
        </w:tc>
        <w:tc>
          <w:tcPr>
            <w:tcW w:w="3271" w:type="dxa"/>
          </w:tcPr>
          <w:p w:rsidR="00755DF2" w:rsidRPr="008C1EF5" w:rsidRDefault="00755DF2" w:rsidP="00AD1531">
            <w:pPr>
              <w:pStyle w:val="TableParagraph"/>
              <w:spacing w:line="294" w:lineRule="exact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 години на потік</w:t>
            </w:r>
          </w:p>
        </w:tc>
        <w:tc>
          <w:tcPr>
            <w:tcW w:w="3870" w:type="dxa"/>
            <w:gridSpan w:val="4"/>
          </w:tcPr>
          <w:p w:rsidR="00755DF2" w:rsidRPr="002375B0" w:rsidRDefault="00755DF2" w:rsidP="00AD1531">
            <w:pPr>
              <w:pStyle w:val="TableParagraph"/>
              <w:ind w:left="107" w:right="83"/>
              <w:rPr>
                <w:sz w:val="26"/>
                <w:lang w:val="uk-UA"/>
              </w:rPr>
            </w:pPr>
            <w:r w:rsidRPr="002375B0">
              <w:rPr>
                <w:sz w:val="26"/>
                <w:lang w:val="uk-UA"/>
              </w:rPr>
              <w:t>Здійснюється за окремим розкладом.</w:t>
            </w:r>
          </w:p>
          <w:p w:rsidR="00755DF2" w:rsidRPr="002375B0" w:rsidRDefault="00755DF2" w:rsidP="00AD1531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  <w:r w:rsidRPr="002375B0">
              <w:rPr>
                <w:sz w:val="26"/>
                <w:lang w:val="uk-UA"/>
              </w:rPr>
              <w:t>Академічні групи однієї</w:t>
            </w:r>
          </w:p>
          <w:p w:rsidR="00755DF2" w:rsidRDefault="00755DF2" w:rsidP="0080658E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  <w:r w:rsidRPr="002375B0">
              <w:rPr>
                <w:sz w:val="26"/>
                <w:lang w:val="uk-UA"/>
              </w:rPr>
              <w:t>спеціальності (галузі знань)</w:t>
            </w:r>
          </w:p>
          <w:p w:rsidR="00755DF2" w:rsidRPr="002375B0" w:rsidRDefault="00755DF2" w:rsidP="0080658E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</w:p>
        </w:tc>
      </w:tr>
      <w:tr w:rsidR="00755DF2" w:rsidRPr="008C1EF5" w:rsidTr="0064310A">
        <w:tblPrEx>
          <w:tblLook w:val="01E0"/>
        </w:tblPrEx>
        <w:trPr>
          <w:trHeight w:val="299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80" w:lineRule="exact"/>
              <w:ind w:left="159" w:right="152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7</w:t>
            </w:r>
          </w:p>
        </w:tc>
        <w:tc>
          <w:tcPr>
            <w:tcW w:w="9558" w:type="dxa"/>
            <w:gridSpan w:val="8"/>
          </w:tcPr>
          <w:p w:rsidR="00755DF2" w:rsidRPr="008C1EF5" w:rsidRDefault="00755DF2" w:rsidP="00AD1531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Атестація випускників</w:t>
            </w:r>
          </w:p>
        </w:tc>
      </w:tr>
      <w:tr w:rsidR="00755DF2" w:rsidRPr="000B2FB8" w:rsidTr="0064310A">
        <w:tblPrEx>
          <w:tblLook w:val="01E0"/>
        </w:tblPrEx>
        <w:trPr>
          <w:trHeight w:val="897"/>
        </w:trPr>
        <w:tc>
          <w:tcPr>
            <w:tcW w:w="819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59" w:right="154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7</w:t>
            </w:r>
            <w:r w:rsidRPr="008C1EF5">
              <w:rPr>
                <w:sz w:val="26"/>
                <w:lang w:val="uk-UA"/>
              </w:rPr>
              <w:t>.1</w:t>
            </w:r>
          </w:p>
        </w:tc>
        <w:tc>
          <w:tcPr>
            <w:tcW w:w="2417" w:type="dxa"/>
            <w:gridSpan w:val="3"/>
          </w:tcPr>
          <w:p w:rsidR="00755DF2" w:rsidRPr="008C1EF5" w:rsidRDefault="00755DF2" w:rsidP="00AD1531">
            <w:pPr>
              <w:pStyle w:val="TableParagraph"/>
              <w:ind w:right="24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Консультації з </w:t>
            </w:r>
            <w:r>
              <w:rPr>
                <w:sz w:val="26"/>
                <w:lang w:val="uk-UA"/>
              </w:rPr>
              <w:t>атестаційного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екзамену</w:t>
            </w:r>
          </w:p>
        </w:tc>
        <w:tc>
          <w:tcPr>
            <w:tcW w:w="3271" w:type="dxa"/>
          </w:tcPr>
          <w:p w:rsidR="00755DF2" w:rsidRPr="008C1EF5" w:rsidRDefault="00755DF2" w:rsidP="00AD1531">
            <w:pPr>
              <w:pStyle w:val="TableParagraph"/>
              <w:ind w:left="109" w:right="25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 6 годин для випускової кафедри</w:t>
            </w:r>
          </w:p>
        </w:tc>
        <w:tc>
          <w:tcPr>
            <w:tcW w:w="3870" w:type="dxa"/>
            <w:gridSpan w:val="4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Академічні групи однієї</w:t>
            </w:r>
          </w:p>
          <w:p w:rsidR="00755DF2" w:rsidRPr="008C1EF5" w:rsidRDefault="00755DF2" w:rsidP="00AD1531">
            <w:pPr>
              <w:pStyle w:val="TableParagraph"/>
              <w:spacing w:line="300" w:lineRule="atLeast"/>
              <w:ind w:left="107" w:right="59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спеціальності (галузі знань) об'єднуються в потік</w:t>
            </w:r>
          </w:p>
        </w:tc>
      </w:tr>
      <w:tr w:rsidR="00755DF2" w:rsidRPr="000B2FB8" w:rsidTr="004A0402">
        <w:tblPrEx>
          <w:tblLook w:val="01E0"/>
        </w:tblPrEx>
        <w:trPr>
          <w:gridAfter w:val="2"/>
          <w:wAfter w:w="31" w:type="dxa"/>
          <w:trHeight w:val="1875"/>
        </w:trPr>
        <w:tc>
          <w:tcPr>
            <w:tcW w:w="812" w:type="dxa"/>
          </w:tcPr>
          <w:p w:rsidR="00755DF2" w:rsidRPr="00C94C71" w:rsidRDefault="00755DF2" w:rsidP="008F5F16">
            <w:pPr>
              <w:pStyle w:val="TableParagraph"/>
              <w:spacing w:line="295" w:lineRule="exact"/>
              <w:ind w:left="157" w:right="148"/>
              <w:jc w:val="center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7.2</w:t>
            </w:r>
          </w:p>
        </w:tc>
        <w:tc>
          <w:tcPr>
            <w:tcW w:w="2388" w:type="dxa"/>
            <w:gridSpan w:val="2"/>
          </w:tcPr>
          <w:p w:rsidR="00755DF2" w:rsidRPr="00C94C71" w:rsidRDefault="00755DF2" w:rsidP="00C94C71">
            <w:pPr>
              <w:pStyle w:val="TableParagraph"/>
              <w:ind w:left="107" w:right="225"/>
              <w:jc w:val="both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Участь у роботі екзаменаційної комісії (захист кваліфікаційної роботи)</w:t>
            </w:r>
          </w:p>
        </w:tc>
        <w:tc>
          <w:tcPr>
            <w:tcW w:w="3307" w:type="dxa"/>
            <w:gridSpan w:val="3"/>
          </w:tcPr>
          <w:p w:rsidR="00755DF2" w:rsidRPr="00C94C71" w:rsidRDefault="00755DF2" w:rsidP="008F5F16">
            <w:pPr>
              <w:pStyle w:val="TableParagraph"/>
              <w:ind w:left="109" w:right="752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0,5 години – кожному члену екзаменаційної</w:t>
            </w:r>
          </w:p>
          <w:p w:rsidR="00755DF2" w:rsidRPr="00C94C71" w:rsidRDefault="00755DF2" w:rsidP="008F5F16">
            <w:pPr>
              <w:pStyle w:val="TableParagraph"/>
              <w:spacing w:line="297" w:lineRule="exact"/>
              <w:ind w:left="109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комісії на здобувача</w:t>
            </w:r>
          </w:p>
          <w:p w:rsidR="00755DF2" w:rsidRPr="00C94C71" w:rsidRDefault="00755DF2" w:rsidP="008F5F16">
            <w:pPr>
              <w:pStyle w:val="TableParagraph"/>
              <w:spacing w:line="297" w:lineRule="exact"/>
              <w:ind w:left="109"/>
              <w:rPr>
                <w:sz w:val="26"/>
                <w:lang w:val="uk-UA"/>
              </w:rPr>
            </w:pPr>
          </w:p>
        </w:tc>
        <w:tc>
          <w:tcPr>
            <w:tcW w:w="3839" w:type="dxa"/>
            <w:gridSpan w:val="2"/>
          </w:tcPr>
          <w:p w:rsidR="00755DF2" w:rsidRPr="00C94C71" w:rsidRDefault="00755DF2" w:rsidP="008F5F16">
            <w:pPr>
              <w:pStyle w:val="TableParagraph"/>
              <w:spacing w:line="282" w:lineRule="exact"/>
              <w:ind w:left="112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Кількість членів ЕК – до чотирьох осіб (в окремих випадках – до шести осіб на підставі рішення першого проректора за поданням вченої ради факультету)</w:t>
            </w:r>
          </w:p>
        </w:tc>
      </w:tr>
      <w:tr w:rsidR="00755DF2" w:rsidRPr="008C1EF5" w:rsidTr="004A0402">
        <w:tblPrEx>
          <w:tblLook w:val="01E0"/>
        </w:tblPrEx>
        <w:trPr>
          <w:gridAfter w:val="2"/>
          <w:wAfter w:w="31" w:type="dxa"/>
          <w:trHeight w:val="3290"/>
        </w:trPr>
        <w:tc>
          <w:tcPr>
            <w:tcW w:w="812" w:type="dxa"/>
          </w:tcPr>
          <w:p w:rsidR="00755DF2" w:rsidRPr="00C94C71" w:rsidRDefault="00755DF2" w:rsidP="008F5F16">
            <w:pPr>
              <w:pStyle w:val="TableParagraph"/>
              <w:spacing w:line="295" w:lineRule="exact"/>
              <w:ind w:left="157" w:right="148"/>
              <w:jc w:val="center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7.3</w:t>
            </w:r>
          </w:p>
        </w:tc>
        <w:tc>
          <w:tcPr>
            <w:tcW w:w="2388" w:type="dxa"/>
            <w:gridSpan w:val="2"/>
          </w:tcPr>
          <w:p w:rsidR="00755DF2" w:rsidRPr="00C94C71" w:rsidRDefault="00755DF2" w:rsidP="008F5F16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Участь у роботі екзаменаційної комісії (атестаційний екзамен)</w:t>
            </w:r>
          </w:p>
          <w:p w:rsidR="00755DF2" w:rsidRPr="00C94C71" w:rsidRDefault="00755DF2" w:rsidP="008F5F16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</w:p>
        </w:tc>
        <w:tc>
          <w:tcPr>
            <w:tcW w:w="3307" w:type="dxa"/>
            <w:gridSpan w:val="3"/>
          </w:tcPr>
          <w:p w:rsidR="00755DF2" w:rsidRPr="00C94C71" w:rsidRDefault="00755DF2" w:rsidP="008F5F16">
            <w:pPr>
              <w:pStyle w:val="TableParagraph"/>
              <w:ind w:left="109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4 години – на проведення атестаційного</w:t>
            </w:r>
            <w:r w:rsidRPr="00C94C71">
              <w:rPr>
                <w:w w:val="95"/>
                <w:sz w:val="26"/>
                <w:lang w:val="uk-UA"/>
              </w:rPr>
              <w:t xml:space="preserve"> </w:t>
            </w:r>
            <w:r w:rsidRPr="00C94C71">
              <w:rPr>
                <w:sz w:val="26"/>
                <w:lang w:val="uk-UA"/>
              </w:rPr>
              <w:t xml:space="preserve">екзамену; </w:t>
            </w:r>
          </w:p>
          <w:p w:rsidR="00755DF2" w:rsidRPr="00C94C71" w:rsidRDefault="00755DF2" w:rsidP="008F5F16">
            <w:pPr>
              <w:pStyle w:val="TableParagraph"/>
              <w:ind w:left="109" w:right="541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0,25 на перевірку роботи студента члену</w:t>
            </w:r>
          </w:p>
          <w:p w:rsidR="00755DF2" w:rsidRPr="00C94C71" w:rsidRDefault="00755DF2" w:rsidP="008F5F16">
            <w:pPr>
              <w:pStyle w:val="TableParagraph"/>
              <w:ind w:left="109" w:right="484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екзаменаційної комісії (ЕК), який перевірив роботу</w:t>
            </w:r>
          </w:p>
          <w:p w:rsidR="00755DF2" w:rsidRPr="00C94C71" w:rsidRDefault="00755DF2" w:rsidP="008F5F16">
            <w:pPr>
              <w:pStyle w:val="TableParagraph"/>
              <w:ind w:left="109" w:right="484"/>
              <w:rPr>
                <w:sz w:val="26"/>
                <w:lang w:val="uk-UA"/>
              </w:rPr>
            </w:pPr>
          </w:p>
        </w:tc>
        <w:tc>
          <w:tcPr>
            <w:tcW w:w="3839" w:type="dxa"/>
            <w:gridSpan w:val="2"/>
          </w:tcPr>
          <w:p w:rsidR="00755DF2" w:rsidRPr="00C94C71" w:rsidRDefault="00755DF2" w:rsidP="00C94C71">
            <w:pPr>
              <w:pStyle w:val="TableParagraph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Кількість членів ЕК – до чотирьох осіб (в окремих випадках – до шести осіб на підставі рішення першого проректора за поданням вченої ради факультету).</w:t>
            </w:r>
          </w:p>
          <w:p w:rsidR="00755DF2" w:rsidRPr="00C94C71" w:rsidRDefault="00755DF2" w:rsidP="00C94C71">
            <w:pPr>
              <w:pStyle w:val="TableParagraph"/>
              <w:ind w:right="270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Академічні групи однієї спеціальності (галузі знань) об'єднуються в</w:t>
            </w:r>
          </w:p>
          <w:p w:rsidR="00755DF2" w:rsidRPr="00C94C71" w:rsidRDefault="00755DF2" w:rsidP="00C94C7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C94C71">
              <w:rPr>
                <w:sz w:val="26"/>
                <w:lang w:val="uk-UA"/>
              </w:rPr>
              <w:t>потік</w:t>
            </w:r>
          </w:p>
        </w:tc>
      </w:tr>
      <w:tr w:rsidR="00755DF2" w:rsidRPr="000B2FB8" w:rsidTr="0064310A">
        <w:tblPrEx>
          <w:tblLook w:val="01E0"/>
        </w:tblPrEx>
        <w:trPr>
          <w:trHeight w:val="597"/>
        </w:trPr>
        <w:tc>
          <w:tcPr>
            <w:tcW w:w="812" w:type="dxa"/>
          </w:tcPr>
          <w:p w:rsidR="00755DF2" w:rsidRPr="0019177D" w:rsidRDefault="00755DF2" w:rsidP="00AD1531">
            <w:pPr>
              <w:pStyle w:val="TableParagraph"/>
              <w:spacing w:line="295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19177D">
              <w:rPr>
                <w:b/>
                <w:w w:val="99"/>
                <w:sz w:val="26"/>
                <w:lang w:val="uk-UA"/>
              </w:rPr>
              <w:t>8</w:t>
            </w:r>
          </w:p>
        </w:tc>
        <w:tc>
          <w:tcPr>
            <w:tcW w:w="9565" w:type="dxa"/>
            <w:gridSpan w:val="9"/>
          </w:tcPr>
          <w:p w:rsidR="00755DF2" w:rsidRPr="0019177D" w:rsidRDefault="00755DF2" w:rsidP="00AD1531">
            <w:pPr>
              <w:pStyle w:val="TableParagraph"/>
              <w:spacing w:line="298" w:lineRule="exact"/>
              <w:ind w:right="1107"/>
              <w:rPr>
                <w:b/>
                <w:sz w:val="26"/>
                <w:lang w:val="uk-UA"/>
              </w:rPr>
            </w:pPr>
            <w:r w:rsidRPr="0019177D">
              <w:rPr>
                <w:b/>
                <w:sz w:val="26"/>
                <w:lang w:val="uk-UA"/>
              </w:rPr>
              <w:t>Керівництво докторантами, аспірантами та здобувачами ступеня д-ра філософії</w:t>
            </w:r>
          </w:p>
        </w:tc>
      </w:tr>
      <w:tr w:rsidR="00755DF2" w:rsidRPr="008C1EF5" w:rsidTr="0064310A">
        <w:tblPrEx>
          <w:tblLook w:val="01E0"/>
        </w:tblPrEx>
        <w:trPr>
          <w:trHeight w:val="597"/>
        </w:trPr>
        <w:tc>
          <w:tcPr>
            <w:tcW w:w="812" w:type="dxa"/>
          </w:tcPr>
          <w:p w:rsidR="00755DF2" w:rsidRPr="0019177D" w:rsidRDefault="00755DF2" w:rsidP="00B36F84">
            <w:pPr>
              <w:pStyle w:val="TableParagraph"/>
              <w:spacing w:line="295" w:lineRule="exact"/>
              <w:ind w:left="112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8.1</w:t>
            </w:r>
          </w:p>
        </w:tc>
        <w:tc>
          <w:tcPr>
            <w:tcW w:w="2424" w:type="dxa"/>
            <w:gridSpan w:val="4"/>
          </w:tcPr>
          <w:p w:rsidR="00755DF2" w:rsidRPr="0019177D" w:rsidRDefault="00755DF2" w:rsidP="00AD1531">
            <w:pPr>
              <w:pStyle w:val="TableParagraph"/>
              <w:spacing w:line="298" w:lineRule="exact"/>
              <w:ind w:right="665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Д</w:t>
            </w:r>
            <w:r w:rsidRPr="0019177D">
              <w:rPr>
                <w:sz w:val="26"/>
                <w:lang w:val="uk-UA"/>
              </w:rPr>
              <w:t>окторанти (до 2 років)</w:t>
            </w:r>
          </w:p>
        </w:tc>
        <w:tc>
          <w:tcPr>
            <w:tcW w:w="3271" w:type="dxa"/>
          </w:tcPr>
          <w:p w:rsidR="00755DF2" w:rsidRPr="0019177D" w:rsidRDefault="00755DF2" w:rsidP="00B966CA">
            <w:pPr>
              <w:pStyle w:val="TableParagraph"/>
              <w:spacing w:line="295" w:lineRule="exact"/>
              <w:ind w:left="66" w:right="889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50</w:t>
            </w:r>
            <w:r>
              <w:rPr>
                <w:sz w:val="26"/>
                <w:lang w:val="uk-UA"/>
              </w:rPr>
              <w:t xml:space="preserve"> </w:t>
            </w:r>
            <w:r w:rsidRPr="0019177D">
              <w:rPr>
                <w:sz w:val="26"/>
                <w:lang w:val="uk-UA"/>
              </w:rPr>
              <w:t>годин</w:t>
            </w:r>
          </w:p>
          <w:p w:rsidR="00755DF2" w:rsidRPr="0019177D" w:rsidRDefault="00755DF2" w:rsidP="00B966CA">
            <w:pPr>
              <w:pStyle w:val="TableParagraph"/>
              <w:spacing w:line="283" w:lineRule="exact"/>
              <w:ind w:left="66" w:right="892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щороку на докторанта</w:t>
            </w:r>
          </w:p>
        </w:tc>
        <w:tc>
          <w:tcPr>
            <w:tcW w:w="3870" w:type="dxa"/>
            <w:gridSpan w:val="4"/>
          </w:tcPr>
          <w:p w:rsidR="00755DF2" w:rsidRPr="0019177D" w:rsidRDefault="00755DF2" w:rsidP="00AD1531">
            <w:pPr>
              <w:pStyle w:val="TableParagraph"/>
              <w:ind w:left="0"/>
              <w:rPr>
                <w:color w:val="FF0000"/>
                <w:sz w:val="24"/>
                <w:lang w:val="uk-UA"/>
              </w:rPr>
            </w:pPr>
          </w:p>
        </w:tc>
      </w:tr>
      <w:tr w:rsidR="00755DF2" w:rsidRPr="008C1EF5" w:rsidTr="0064310A">
        <w:tblPrEx>
          <w:tblLook w:val="01E0"/>
        </w:tblPrEx>
        <w:trPr>
          <w:trHeight w:val="299"/>
        </w:trPr>
        <w:tc>
          <w:tcPr>
            <w:tcW w:w="812" w:type="dxa"/>
          </w:tcPr>
          <w:p w:rsidR="00755DF2" w:rsidRPr="0019177D" w:rsidRDefault="00755DF2" w:rsidP="00DC1D12">
            <w:pPr>
              <w:pStyle w:val="TableParagraph"/>
              <w:spacing w:line="280" w:lineRule="exact"/>
              <w:ind w:left="112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8.2</w:t>
            </w:r>
          </w:p>
        </w:tc>
        <w:tc>
          <w:tcPr>
            <w:tcW w:w="2424" w:type="dxa"/>
            <w:gridSpan w:val="4"/>
          </w:tcPr>
          <w:p w:rsidR="00755DF2" w:rsidRPr="0019177D" w:rsidRDefault="00755DF2" w:rsidP="00AD1531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А</w:t>
            </w:r>
            <w:r w:rsidRPr="0019177D">
              <w:rPr>
                <w:sz w:val="26"/>
                <w:lang w:val="uk-UA"/>
              </w:rPr>
              <w:t>спіранти</w:t>
            </w:r>
          </w:p>
        </w:tc>
        <w:tc>
          <w:tcPr>
            <w:tcW w:w="3271" w:type="dxa"/>
          </w:tcPr>
          <w:p w:rsidR="00755DF2" w:rsidRPr="0019177D" w:rsidRDefault="00755DF2" w:rsidP="00AD1531">
            <w:pPr>
              <w:pStyle w:val="TableParagraph"/>
              <w:spacing w:line="280" w:lineRule="exact"/>
              <w:ind w:left="107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50 годин щороку на аспіранта</w:t>
            </w:r>
          </w:p>
        </w:tc>
        <w:tc>
          <w:tcPr>
            <w:tcW w:w="3870" w:type="dxa"/>
            <w:gridSpan w:val="4"/>
          </w:tcPr>
          <w:p w:rsidR="00755DF2" w:rsidRPr="0019177D" w:rsidRDefault="00755DF2" w:rsidP="00AD1531">
            <w:pPr>
              <w:pStyle w:val="TableParagraph"/>
              <w:ind w:left="0"/>
              <w:rPr>
                <w:color w:val="FF0000"/>
                <w:lang w:val="uk-UA"/>
              </w:rPr>
            </w:pPr>
          </w:p>
        </w:tc>
      </w:tr>
      <w:tr w:rsidR="00755DF2" w:rsidRPr="008C1EF5" w:rsidTr="0064310A">
        <w:tblPrEx>
          <w:tblLook w:val="01E0"/>
        </w:tblPrEx>
        <w:trPr>
          <w:trHeight w:val="299"/>
        </w:trPr>
        <w:tc>
          <w:tcPr>
            <w:tcW w:w="812" w:type="dxa"/>
          </w:tcPr>
          <w:p w:rsidR="00755DF2" w:rsidRPr="0019177D" w:rsidRDefault="00755DF2" w:rsidP="00B36F84">
            <w:pPr>
              <w:pStyle w:val="TableParagraph"/>
              <w:spacing w:line="280" w:lineRule="exact"/>
              <w:ind w:left="112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8.3</w:t>
            </w:r>
          </w:p>
        </w:tc>
        <w:tc>
          <w:tcPr>
            <w:tcW w:w="2424" w:type="dxa"/>
            <w:gridSpan w:val="4"/>
          </w:tcPr>
          <w:p w:rsidR="00755DF2" w:rsidRPr="0019177D" w:rsidRDefault="00755DF2" w:rsidP="00AD1531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Здобувачі ступеня</w:t>
            </w:r>
          </w:p>
          <w:p w:rsidR="00755DF2" w:rsidRPr="0019177D" w:rsidRDefault="00755DF2" w:rsidP="00AD1531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д-ра філософії</w:t>
            </w:r>
          </w:p>
        </w:tc>
        <w:tc>
          <w:tcPr>
            <w:tcW w:w="3271" w:type="dxa"/>
          </w:tcPr>
          <w:p w:rsidR="00755DF2" w:rsidRPr="0019177D" w:rsidRDefault="00755DF2" w:rsidP="00AD1531">
            <w:pPr>
              <w:pStyle w:val="TableParagraph"/>
              <w:spacing w:line="280" w:lineRule="exact"/>
              <w:ind w:left="107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25 годин щороку на здобувача</w:t>
            </w:r>
          </w:p>
        </w:tc>
        <w:tc>
          <w:tcPr>
            <w:tcW w:w="3870" w:type="dxa"/>
            <w:gridSpan w:val="4"/>
          </w:tcPr>
          <w:p w:rsidR="00755DF2" w:rsidRPr="0019177D" w:rsidRDefault="00755DF2" w:rsidP="00AD1531">
            <w:pPr>
              <w:pStyle w:val="TableParagraph"/>
              <w:ind w:left="0"/>
              <w:rPr>
                <w:color w:val="FF0000"/>
                <w:lang w:val="uk-UA"/>
              </w:rPr>
            </w:pPr>
          </w:p>
        </w:tc>
      </w:tr>
      <w:tr w:rsidR="00755DF2" w:rsidRPr="000B2FB8" w:rsidTr="0064310A">
        <w:tblPrEx>
          <w:tblLook w:val="01E0"/>
        </w:tblPrEx>
        <w:trPr>
          <w:trHeight w:val="897"/>
        </w:trPr>
        <w:tc>
          <w:tcPr>
            <w:tcW w:w="812" w:type="dxa"/>
          </w:tcPr>
          <w:p w:rsidR="00755DF2" w:rsidRPr="00F1484F" w:rsidRDefault="00755DF2" w:rsidP="00B36F84">
            <w:pPr>
              <w:pStyle w:val="TableParagraph"/>
              <w:spacing w:line="295" w:lineRule="exact"/>
              <w:ind w:left="112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8.4</w:t>
            </w:r>
          </w:p>
        </w:tc>
        <w:tc>
          <w:tcPr>
            <w:tcW w:w="2424" w:type="dxa"/>
            <w:gridSpan w:val="4"/>
          </w:tcPr>
          <w:p w:rsidR="00755DF2" w:rsidRPr="00F1484F" w:rsidRDefault="00755DF2" w:rsidP="00FF05B5">
            <w:pPr>
              <w:pStyle w:val="TableParagraph"/>
              <w:rPr>
                <w:b/>
                <w:sz w:val="26"/>
                <w:lang w:val="uk-UA"/>
              </w:rPr>
            </w:pPr>
            <w:r w:rsidRPr="00F1484F">
              <w:rPr>
                <w:b/>
                <w:sz w:val="26"/>
                <w:lang w:val="uk-UA"/>
              </w:rPr>
              <w:t xml:space="preserve">Проведення </w:t>
            </w:r>
            <w:r w:rsidRPr="00F1484F">
              <w:rPr>
                <w:b/>
                <w:w w:val="95"/>
                <w:sz w:val="26"/>
                <w:lang w:val="uk-UA"/>
              </w:rPr>
              <w:t>кандидатських</w:t>
            </w:r>
          </w:p>
          <w:p w:rsidR="00755DF2" w:rsidRPr="00F1484F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F1484F">
              <w:rPr>
                <w:b/>
                <w:sz w:val="26"/>
                <w:lang w:val="uk-UA"/>
              </w:rPr>
              <w:t>екзаменів</w:t>
            </w:r>
          </w:p>
        </w:tc>
        <w:tc>
          <w:tcPr>
            <w:tcW w:w="3271" w:type="dxa"/>
          </w:tcPr>
          <w:p w:rsidR="00755DF2" w:rsidRPr="00B966CA" w:rsidRDefault="00755DF2" w:rsidP="00295DD8">
            <w:pPr>
              <w:pStyle w:val="TableParagraph"/>
              <w:spacing w:line="295" w:lineRule="exact"/>
              <w:ind w:left="0"/>
              <w:jc w:val="center"/>
              <w:rPr>
                <w:sz w:val="26"/>
                <w:lang w:val="uk-UA"/>
              </w:rPr>
            </w:pPr>
            <w:r w:rsidRPr="00B966CA">
              <w:rPr>
                <w:sz w:val="26"/>
                <w:lang w:val="uk-UA"/>
              </w:rPr>
              <w:t>1 година</w:t>
            </w:r>
          </w:p>
          <w:p w:rsidR="00755DF2" w:rsidRPr="00F1484F" w:rsidRDefault="00755DF2" w:rsidP="00AD1531">
            <w:pPr>
              <w:pStyle w:val="TableParagraph"/>
              <w:spacing w:before="2" w:line="300" w:lineRule="exact"/>
              <w:ind w:left="107" w:right="131"/>
              <w:rPr>
                <w:sz w:val="26"/>
                <w:lang w:val="uk-UA"/>
              </w:rPr>
            </w:pPr>
            <w:r w:rsidRPr="00F1484F">
              <w:rPr>
                <w:sz w:val="26"/>
                <w:lang w:val="uk-UA"/>
              </w:rPr>
              <w:t>кожному екзаменатору на вступника, аспіранта (здобувача)</w:t>
            </w:r>
          </w:p>
        </w:tc>
        <w:tc>
          <w:tcPr>
            <w:tcW w:w="3870" w:type="dxa"/>
            <w:gridSpan w:val="4"/>
          </w:tcPr>
          <w:p w:rsidR="00755DF2" w:rsidRPr="00F1484F" w:rsidRDefault="00755DF2" w:rsidP="00B966CA">
            <w:pPr>
              <w:pStyle w:val="TableParagraph"/>
              <w:ind w:left="113"/>
              <w:rPr>
                <w:sz w:val="26"/>
                <w:lang w:val="uk-UA"/>
              </w:rPr>
            </w:pPr>
            <w:r w:rsidRPr="00F1484F">
              <w:rPr>
                <w:sz w:val="26"/>
                <w:lang w:val="uk-UA"/>
              </w:rPr>
              <w:t>Кількість членів комісії - не більше</w:t>
            </w:r>
            <w:r>
              <w:rPr>
                <w:sz w:val="26"/>
                <w:lang w:val="uk-UA"/>
              </w:rPr>
              <w:t xml:space="preserve"> </w:t>
            </w:r>
            <w:r w:rsidRPr="00F1484F">
              <w:rPr>
                <w:sz w:val="26"/>
                <w:lang w:val="uk-UA"/>
              </w:rPr>
              <w:t>трьох осіб</w:t>
            </w:r>
          </w:p>
        </w:tc>
      </w:tr>
    </w:tbl>
    <w:p w:rsidR="00755DF2" w:rsidRPr="008C1EF5" w:rsidRDefault="00755DF2">
      <w:pPr>
        <w:spacing w:before="3"/>
        <w:rPr>
          <w:b/>
          <w:sz w:val="13"/>
          <w:lang w:val="uk-UA"/>
        </w:rPr>
      </w:pPr>
    </w:p>
    <w:p w:rsidR="00755DF2" w:rsidRPr="008C1EF5" w:rsidRDefault="00755DF2">
      <w:pPr>
        <w:spacing w:before="113" w:line="216" w:lineRule="auto"/>
        <w:ind w:left="212" w:right="1188"/>
        <w:rPr>
          <w:sz w:val="26"/>
          <w:lang w:val="uk-UA"/>
        </w:rPr>
      </w:pPr>
      <w:r w:rsidRPr="008C1EF5">
        <w:rPr>
          <w:sz w:val="26"/>
          <w:lang w:val="uk-UA"/>
        </w:rPr>
        <w:t>Форма звітності – «Індивідуальний план викладача. Розділ 1. Навчальна робота» заповнюють згідно з обсягом навчальної роботи на відповідній кафедрі.</w:t>
      </w:r>
    </w:p>
    <w:p w:rsidR="00755DF2" w:rsidRPr="008C1EF5" w:rsidRDefault="00755DF2">
      <w:pPr>
        <w:spacing w:line="216" w:lineRule="auto"/>
        <w:rPr>
          <w:sz w:val="26"/>
          <w:lang w:val="uk-UA"/>
        </w:rPr>
        <w:sectPr w:rsidR="00755DF2" w:rsidRPr="008C1EF5">
          <w:pgSz w:w="11910" w:h="16840"/>
          <w:pgMar w:top="1120" w:right="420" w:bottom="840" w:left="920" w:header="0" w:footer="646" w:gutter="0"/>
          <w:cols w:space="720"/>
        </w:sectPr>
      </w:pPr>
    </w:p>
    <w:p w:rsidR="00755DF2" w:rsidRPr="008C1EF5" w:rsidRDefault="00755DF2">
      <w:pPr>
        <w:pStyle w:val="ListParagraph"/>
        <w:numPr>
          <w:ilvl w:val="0"/>
          <w:numId w:val="1"/>
        </w:numPr>
        <w:tabs>
          <w:tab w:val="left" w:pos="821"/>
        </w:tabs>
        <w:ind w:right="1064" w:hanging="1694"/>
        <w:rPr>
          <w:b/>
          <w:sz w:val="26"/>
          <w:lang w:val="uk-UA"/>
        </w:rPr>
      </w:pPr>
      <w:r w:rsidRPr="008C1EF5">
        <w:rPr>
          <w:b/>
          <w:sz w:val="26"/>
          <w:lang w:val="uk-UA"/>
        </w:rPr>
        <w:t>НОРМИ ЧАСУ З ПЛАНУВАННЯ ТА ОБЛІКУ МЕТОДИЧНОЇ РОБОТИ НАУКОВО-ПЕДАГОГІЧНИХ</w:t>
      </w:r>
      <w:r w:rsidRPr="008C1EF5">
        <w:rPr>
          <w:b/>
          <w:spacing w:val="-2"/>
          <w:sz w:val="26"/>
          <w:lang w:val="uk-UA"/>
        </w:rPr>
        <w:t xml:space="preserve"> </w:t>
      </w:r>
      <w:r w:rsidRPr="008C1EF5">
        <w:rPr>
          <w:b/>
          <w:sz w:val="26"/>
          <w:lang w:val="uk-UA"/>
        </w:rPr>
        <w:t>ПРАЦІВНИКІВ</w:t>
      </w:r>
    </w:p>
    <w:p w:rsidR="00755DF2" w:rsidRPr="00A85B9B" w:rsidRDefault="00755DF2">
      <w:pPr>
        <w:spacing w:before="1"/>
        <w:rPr>
          <w:b/>
          <w:sz w:val="20"/>
          <w:szCs w:val="20"/>
          <w:lang w:val="uk-UA"/>
        </w:rPr>
      </w:pPr>
    </w:p>
    <w:p w:rsidR="00755DF2" w:rsidRPr="008C1EF5" w:rsidRDefault="00755DF2">
      <w:pPr>
        <w:ind w:left="212" w:right="712" w:firstLine="720"/>
        <w:jc w:val="both"/>
        <w:rPr>
          <w:sz w:val="26"/>
          <w:lang w:val="uk-UA"/>
        </w:rPr>
      </w:pPr>
      <w:r w:rsidRPr="008C1EF5">
        <w:rPr>
          <w:sz w:val="26"/>
          <w:lang w:val="uk-UA"/>
        </w:rPr>
        <w:t>Час на виконання всіма розробниками певного виду методичної діяльності (</w:t>
      </w:r>
      <w:r w:rsidRPr="008C1EF5">
        <w:rPr>
          <w:b/>
          <w:sz w:val="26"/>
          <w:lang w:val="uk-UA"/>
        </w:rPr>
        <w:t>з розподілом відповідно до авторської частки</w:t>
      </w:r>
      <w:r w:rsidRPr="008C1EF5">
        <w:rPr>
          <w:sz w:val="26"/>
          <w:lang w:val="uk-UA"/>
        </w:rPr>
        <w:t>) встановлюється прогнозом фактичних витрат:</w:t>
      </w:r>
    </w:p>
    <w:p w:rsidR="00755DF2" w:rsidRPr="00A85B9B" w:rsidRDefault="00755DF2">
      <w:pPr>
        <w:rPr>
          <w:sz w:val="20"/>
          <w:szCs w:val="20"/>
          <w:lang w:val="uk-UA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2"/>
        <w:gridCol w:w="3841"/>
        <w:gridCol w:w="1344"/>
        <w:gridCol w:w="1238"/>
        <w:gridCol w:w="3122"/>
      </w:tblGrid>
      <w:tr w:rsidR="00755DF2" w:rsidRPr="008C1EF5" w:rsidTr="000937A7">
        <w:trPr>
          <w:trHeight w:val="578"/>
          <w:tblHeader/>
        </w:trPr>
        <w:tc>
          <w:tcPr>
            <w:tcW w:w="812" w:type="dxa"/>
          </w:tcPr>
          <w:p w:rsidR="00755DF2" w:rsidRPr="008C1EF5" w:rsidRDefault="00755DF2" w:rsidP="00AD1531">
            <w:pPr>
              <w:pStyle w:val="TableParagraph"/>
              <w:spacing w:before="6" w:line="286" w:lineRule="exact"/>
              <w:ind w:left="242" w:right="213" w:firstLine="31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№ з/п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before="136"/>
              <w:ind w:left="55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Вид методичної роботи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6" w:line="286" w:lineRule="exact"/>
              <w:ind w:left="179" w:firstLine="538"/>
              <w:rPr>
                <w:b/>
                <w:i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Гранична норма часу, </w:t>
            </w:r>
            <w:r w:rsidRPr="008C1EF5">
              <w:rPr>
                <w:b/>
                <w:i/>
                <w:sz w:val="26"/>
                <w:lang w:val="uk-UA"/>
              </w:rPr>
              <w:t>години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1" w:lineRule="exact"/>
              <w:ind w:left="58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Форма звітності</w:t>
            </w:r>
          </w:p>
        </w:tc>
      </w:tr>
      <w:tr w:rsidR="00755DF2" w:rsidRPr="008C1EF5" w:rsidTr="0091722A">
        <w:trPr>
          <w:trHeight w:val="299"/>
        </w:trPr>
        <w:tc>
          <w:tcPr>
            <w:tcW w:w="10357" w:type="dxa"/>
            <w:gridSpan w:val="5"/>
          </w:tcPr>
          <w:p w:rsidR="00755DF2" w:rsidRPr="008C1EF5" w:rsidRDefault="00755DF2" w:rsidP="00C40921">
            <w:pPr>
              <w:pStyle w:val="TableParagraph"/>
              <w:spacing w:line="280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Керівництво позааудиторною роботою </w:t>
            </w:r>
            <w:r>
              <w:rPr>
                <w:b/>
                <w:sz w:val="26"/>
                <w:lang w:val="uk-UA"/>
              </w:rPr>
              <w:t>здобувача вищої освіти</w:t>
            </w:r>
          </w:p>
        </w:tc>
      </w:tr>
      <w:tr w:rsidR="00755DF2" w:rsidRPr="008C1EF5" w:rsidTr="0091722A">
        <w:trPr>
          <w:trHeight w:val="299"/>
        </w:trPr>
        <w:tc>
          <w:tcPr>
            <w:tcW w:w="812" w:type="dxa"/>
          </w:tcPr>
          <w:p w:rsidR="00755DF2" w:rsidRPr="008C1EF5" w:rsidRDefault="00755DF2" w:rsidP="009B4490">
            <w:pPr>
              <w:pStyle w:val="TableParagraph"/>
              <w:spacing w:line="280" w:lineRule="exact"/>
              <w:ind w:left="157" w:right="148"/>
              <w:jc w:val="center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1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91722A">
            <w:pPr>
              <w:pStyle w:val="TableParagraph"/>
              <w:spacing w:line="280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Консультації</w:t>
            </w:r>
          </w:p>
        </w:tc>
      </w:tr>
      <w:tr w:rsidR="00755DF2" w:rsidRPr="008C1EF5" w:rsidTr="0091722A">
        <w:trPr>
          <w:trHeight w:val="1495"/>
        </w:trPr>
        <w:tc>
          <w:tcPr>
            <w:tcW w:w="812" w:type="dxa"/>
          </w:tcPr>
          <w:p w:rsidR="00755DF2" w:rsidRPr="008C1EF5" w:rsidRDefault="00755DF2" w:rsidP="009B4490">
            <w:pPr>
              <w:pStyle w:val="TableParagraph"/>
              <w:spacing w:line="295" w:lineRule="exact"/>
              <w:ind w:left="157" w:right="15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1.1</w:t>
            </w:r>
          </w:p>
        </w:tc>
        <w:tc>
          <w:tcPr>
            <w:tcW w:w="3841" w:type="dxa"/>
          </w:tcPr>
          <w:p w:rsidR="00755DF2" w:rsidRPr="002506CC" w:rsidRDefault="00755DF2" w:rsidP="0091722A">
            <w:pPr>
              <w:pStyle w:val="TableParagraph"/>
              <w:tabs>
                <w:tab w:val="left" w:pos="459"/>
                <w:tab w:val="left" w:pos="1961"/>
                <w:tab w:val="left" w:pos="3331"/>
              </w:tabs>
              <w:ind w:left="107" w:right="113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З навчальних дисциплін для</w:t>
            </w:r>
            <w:r w:rsidRPr="00212A6F">
              <w:rPr>
                <w:w w:val="99"/>
                <w:sz w:val="26"/>
                <w:lang w:val="uk-UA"/>
              </w:rPr>
              <w:t xml:space="preserve"> </w:t>
            </w:r>
            <w:r w:rsidRPr="00212A6F">
              <w:rPr>
                <w:sz w:val="26"/>
                <w:lang w:val="uk-UA"/>
              </w:rPr>
              <w:t>денної форми</w:t>
            </w:r>
            <w:r w:rsidRPr="00212A6F">
              <w:rPr>
                <w:spacing w:val="-3"/>
                <w:sz w:val="26"/>
                <w:lang w:val="uk-UA"/>
              </w:rPr>
              <w:t xml:space="preserve"> </w:t>
            </w:r>
            <w:r w:rsidRPr="00212A6F">
              <w:rPr>
                <w:sz w:val="26"/>
                <w:lang w:val="uk-UA"/>
              </w:rPr>
              <w:t>навчання</w:t>
            </w:r>
            <w:r w:rsidRPr="002506CC">
              <w:rPr>
                <w:sz w:val="26"/>
                <w:lang w:val="ru-RU"/>
              </w:rPr>
              <w:t xml:space="preserve"> (</w:t>
            </w:r>
            <w:r>
              <w:rPr>
                <w:sz w:val="26"/>
                <w:lang w:val="uk-UA"/>
              </w:rPr>
              <w:t>для бакалаврів, магістрів)</w:t>
            </w:r>
          </w:p>
        </w:tc>
        <w:tc>
          <w:tcPr>
            <w:tcW w:w="2582" w:type="dxa"/>
            <w:gridSpan w:val="2"/>
          </w:tcPr>
          <w:p w:rsidR="00755DF2" w:rsidRPr="00212A6F" w:rsidRDefault="00755DF2" w:rsidP="0091722A">
            <w:pPr>
              <w:pStyle w:val="TableParagraph"/>
              <w:ind w:left="96" w:right="4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50 % від обсягу аудиторного навантаження за видами навчальних</w:t>
            </w:r>
          </w:p>
          <w:p w:rsidR="00755DF2" w:rsidRPr="00212A6F" w:rsidRDefault="00755DF2" w:rsidP="0091722A">
            <w:pPr>
              <w:pStyle w:val="TableParagraph"/>
              <w:spacing w:line="283" w:lineRule="exact"/>
              <w:ind w:left="96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занять</w:t>
            </w:r>
          </w:p>
        </w:tc>
        <w:tc>
          <w:tcPr>
            <w:tcW w:w="3122" w:type="dxa"/>
          </w:tcPr>
          <w:p w:rsidR="00755DF2" w:rsidRPr="008C1EF5" w:rsidRDefault="00755DF2" w:rsidP="0091722A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91722A">
        <w:trPr>
          <w:trHeight w:val="897"/>
        </w:trPr>
        <w:tc>
          <w:tcPr>
            <w:tcW w:w="812" w:type="dxa"/>
          </w:tcPr>
          <w:p w:rsidR="00755DF2" w:rsidRPr="008C1EF5" w:rsidRDefault="00755DF2" w:rsidP="001C7122">
            <w:pPr>
              <w:pStyle w:val="TableParagraph"/>
              <w:spacing w:line="295" w:lineRule="exact"/>
              <w:ind w:left="157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1.2</w:t>
            </w:r>
          </w:p>
        </w:tc>
        <w:tc>
          <w:tcPr>
            <w:tcW w:w="3841" w:type="dxa"/>
          </w:tcPr>
          <w:p w:rsidR="00755DF2" w:rsidRPr="002506CC" w:rsidRDefault="00755DF2" w:rsidP="00A85B9B">
            <w:pPr>
              <w:pStyle w:val="TableParagraph"/>
              <w:tabs>
                <w:tab w:val="left" w:pos="459"/>
                <w:tab w:val="left" w:pos="1961"/>
                <w:tab w:val="left" w:pos="3331"/>
              </w:tabs>
              <w:ind w:left="107" w:right="11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 навчальних дисциплін для</w:t>
            </w:r>
            <w:r w:rsidRPr="008C1EF5">
              <w:rPr>
                <w:w w:val="99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заочної форми</w:t>
            </w:r>
            <w:r w:rsidRPr="008C1EF5">
              <w:rPr>
                <w:spacing w:val="-3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навчання</w:t>
            </w:r>
            <w:r>
              <w:rPr>
                <w:sz w:val="26"/>
                <w:lang w:val="uk-UA"/>
              </w:rPr>
              <w:t xml:space="preserve"> </w:t>
            </w:r>
            <w:r w:rsidRPr="002506CC">
              <w:rPr>
                <w:sz w:val="26"/>
                <w:lang w:val="ru-RU"/>
              </w:rPr>
              <w:t>(</w:t>
            </w:r>
            <w:r>
              <w:rPr>
                <w:sz w:val="26"/>
                <w:lang w:val="uk-UA"/>
              </w:rPr>
              <w:t>для бакалаврів, магістрів)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85B9B">
            <w:pPr>
              <w:pStyle w:val="TableParagraph"/>
              <w:ind w:left="96" w:right="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 години на групу з навчальної</w:t>
            </w:r>
          </w:p>
          <w:p w:rsidR="00755DF2" w:rsidRPr="00212A6F" w:rsidRDefault="00755DF2" w:rsidP="00A85B9B">
            <w:pPr>
              <w:pStyle w:val="TableParagraph"/>
              <w:ind w:left="96" w:right="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дисципліни</w:t>
            </w:r>
          </w:p>
        </w:tc>
        <w:tc>
          <w:tcPr>
            <w:tcW w:w="3122" w:type="dxa"/>
          </w:tcPr>
          <w:p w:rsidR="00755DF2" w:rsidRPr="008C1EF5" w:rsidRDefault="00755DF2" w:rsidP="0091722A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2506CC" w:rsidTr="0091722A">
        <w:trPr>
          <w:trHeight w:val="897"/>
        </w:trPr>
        <w:tc>
          <w:tcPr>
            <w:tcW w:w="812" w:type="dxa"/>
          </w:tcPr>
          <w:p w:rsidR="00755DF2" w:rsidRPr="008C1EF5" w:rsidRDefault="00755DF2" w:rsidP="009B4490">
            <w:pPr>
              <w:pStyle w:val="TableParagraph"/>
              <w:spacing w:line="295" w:lineRule="exact"/>
              <w:ind w:left="157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1.3</w:t>
            </w:r>
          </w:p>
        </w:tc>
        <w:tc>
          <w:tcPr>
            <w:tcW w:w="3841" w:type="dxa"/>
          </w:tcPr>
          <w:p w:rsidR="00755DF2" w:rsidRPr="008C1EF5" w:rsidRDefault="00755DF2" w:rsidP="00B6516F">
            <w:pPr>
              <w:pStyle w:val="TableParagraph"/>
              <w:tabs>
                <w:tab w:val="left" w:pos="459"/>
                <w:tab w:val="left" w:pos="1961"/>
                <w:tab w:val="left" w:pos="3331"/>
              </w:tabs>
              <w:ind w:left="107" w:right="113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 xml:space="preserve">З навчальних дисциплін </w:t>
            </w:r>
            <w:r w:rsidRPr="002506CC">
              <w:rPr>
                <w:sz w:val="26"/>
                <w:lang w:val="ru-RU"/>
              </w:rPr>
              <w:t>(</w:t>
            </w:r>
            <w:r>
              <w:rPr>
                <w:sz w:val="26"/>
                <w:lang w:val="uk-UA"/>
              </w:rPr>
              <w:t>для докторів філософії)</w:t>
            </w:r>
          </w:p>
        </w:tc>
        <w:tc>
          <w:tcPr>
            <w:tcW w:w="2582" w:type="dxa"/>
            <w:gridSpan w:val="2"/>
          </w:tcPr>
          <w:p w:rsidR="00755DF2" w:rsidRPr="00212A6F" w:rsidRDefault="00755DF2" w:rsidP="00A85B9B">
            <w:pPr>
              <w:pStyle w:val="TableParagraph"/>
              <w:ind w:left="96" w:right="4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в обсязі</w:t>
            </w:r>
            <w:r w:rsidRPr="00212A6F">
              <w:rPr>
                <w:sz w:val="26"/>
                <w:lang w:val="uk-UA"/>
              </w:rPr>
              <w:t xml:space="preserve"> аудиторного навантаження за видами навчальних</w:t>
            </w:r>
          </w:p>
          <w:p w:rsidR="00755DF2" w:rsidRPr="008C1EF5" w:rsidRDefault="00755DF2" w:rsidP="00A85B9B">
            <w:pPr>
              <w:pStyle w:val="TableParagraph"/>
              <w:spacing w:line="283" w:lineRule="exact"/>
              <w:ind w:left="96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занять</w:t>
            </w:r>
          </w:p>
        </w:tc>
        <w:tc>
          <w:tcPr>
            <w:tcW w:w="3122" w:type="dxa"/>
          </w:tcPr>
          <w:p w:rsidR="00755DF2" w:rsidRPr="008C1EF5" w:rsidRDefault="00755DF2" w:rsidP="0091722A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91722A">
        <w:trPr>
          <w:trHeight w:val="1794"/>
        </w:trPr>
        <w:tc>
          <w:tcPr>
            <w:tcW w:w="812" w:type="dxa"/>
          </w:tcPr>
          <w:p w:rsidR="00755DF2" w:rsidRPr="00F10EAE" w:rsidRDefault="00755DF2" w:rsidP="009B4490">
            <w:pPr>
              <w:pStyle w:val="TableParagraph"/>
              <w:spacing w:line="295" w:lineRule="exact"/>
              <w:ind w:left="157" w:right="150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1.4</w:t>
            </w:r>
          </w:p>
        </w:tc>
        <w:tc>
          <w:tcPr>
            <w:tcW w:w="3841" w:type="dxa"/>
          </w:tcPr>
          <w:p w:rsidR="00755DF2" w:rsidRPr="008C1EF5" w:rsidRDefault="00755DF2" w:rsidP="0091722A">
            <w:pPr>
              <w:pStyle w:val="TableParagraph"/>
              <w:ind w:left="107" w:right="168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Реалізація самостійної роботи студента з використанням</w:t>
            </w:r>
          </w:p>
          <w:p w:rsidR="00755DF2" w:rsidRPr="008C1EF5" w:rsidRDefault="00755DF2" w:rsidP="0091722A">
            <w:pPr>
              <w:pStyle w:val="TableParagraph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елементів дистанційних технологій під керівництвом викладача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91722A">
            <w:pPr>
              <w:pStyle w:val="TableParagraph"/>
              <w:ind w:left="96" w:right="32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 годин на тиждень згідно з графіком освітнього процесу</w:t>
            </w:r>
          </w:p>
        </w:tc>
        <w:tc>
          <w:tcPr>
            <w:tcW w:w="3122" w:type="dxa"/>
          </w:tcPr>
          <w:p w:rsidR="00755DF2" w:rsidRPr="008C1EF5" w:rsidRDefault="00755DF2" w:rsidP="0091722A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91722A">
        <w:trPr>
          <w:trHeight w:val="653"/>
        </w:trPr>
        <w:tc>
          <w:tcPr>
            <w:tcW w:w="812" w:type="dxa"/>
          </w:tcPr>
          <w:p w:rsidR="00755DF2" w:rsidRPr="00F10EAE" w:rsidRDefault="00755DF2" w:rsidP="009B4490">
            <w:pPr>
              <w:pStyle w:val="TableParagraph"/>
              <w:spacing w:line="295" w:lineRule="exact"/>
              <w:ind w:left="157" w:right="150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1.5</w:t>
            </w:r>
          </w:p>
        </w:tc>
        <w:tc>
          <w:tcPr>
            <w:tcW w:w="9545" w:type="dxa"/>
            <w:gridSpan w:val="4"/>
          </w:tcPr>
          <w:p w:rsidR="00755DF2" w:rsidRPr="005D500D" w:rsidRDefault="00755DF2" w:rsidP="0091722A">
            <w:pPr>
              <w:pStyle w:val="TableParagraph"/>
              <w:ind w:left="112" w:right="221"/>
              <w:rPr>
                <w:b/>
                <w:sz w:val="26"/>
                <w:lang w:val="uk-UA"/>
              </w:rPr>
            </w:pPr>
            <w:r w:rsidRPr="005D500D">
              <w:rPr>
                <w:b/>
                <w:sz w:val="26"/>
                <w:lang w:val="uk-UA"/>
              </w:rPr>
              <w:t>Керівництво виконанням кваліфікаційної роботи для викладачів випускової кафедри</w:t>
            </w:r>
          </w:p>
        </w:tc>
      </w:tr>
      <w:tr w:rsidR="00755DF2" w:rsidRPr="000B2FB8" w:rsidTr="0091722A">
        <w:trPr>
          <w:trHeight w:val="1199"/>
        </w:trPr>
        <w:tc>
          <w:tcPr>
            <w:tcW w:w="812" w:type="dxa"/>
          </w:tcPr>
          <w:p w:rsidR="00755DF2" w:rsidRDefault="00755DF2" w:rsidP="0091722A">
            <w:pPr>
              <w:pStyle w:val="TableParagraph"/>
              <w:spacing w:line="295" w:lineRule="exact"/>
              <w:ind w:left="157" w:right="150"/>
              <w:jc w:val="center"/>
              <w:rPr>
                <w:sz w:val="26"/>
                <w:lang w:val="uk-UA"/>
              </w:rPr>
            </w:pPr>
          </w:p>
        </w:tc>
        <w:tc>
          <w:tcPr>
            <w:tcW w:w="3841" w:type="dxa"/>
          </w:tcPr>
          <w:p w:rsidR="00755DF2" w:rsidRPr="00F1484F" w:rsidRDefault="00755DF2" w:rsidP="0091722A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бакалавра</w:t>
            </w:r>
          </w:p>
        </w:tc>
        <w:tc>
          <w:tcPr>
            <w:tcW w:w="2582" w:type="dxa"/>
            <w:gridSpan w:val="2"/>
          </w:tcPr>
          <w:p w:rsidR="00755DF2" w:rsidRPr="00F1484F" w:rsidRDefault="00755DF2" w:rsidP="0091722A">
            <w:pPr>
              <w:pStyle w:val="TableParagraph"/>
              <w:ind w:left="109" w:right="204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15 годин - керівнику</w:t>
            </w:r>
          </w:p>
        </w:tc>
        <w:tc>
          <w:tcPr>
            <w:tcW w:w="3122" w:type="dxa"/>
          </w:tcPr>
          <w:p w:rsidR="00755DF2" w:rsidRPr="00F1484F" w:rsidRDefault="00755DF2" w:rsidP="0091722A">
            <w:pPr>
              <w:pStyle w:val="TableParagraph"/>
              <w:ind w:left="112" w:right="221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За керівником закріплюється до 8 дипломних проектів (робіт)</w:t>
            </w:r>
          </w:p>
        </w:tc>
      </w:tr>
      <w:tr w:rsidR="00755DF2" w:rsidRPr="000B2FB8" w:rsidTr="0091722A">
        <w:trPr>
          <w:trHeight w:val="757"/>
        </w:trPr>
        <w:tc>
          <w:tcPr>
            <w:tcW w:w="812" w:type="dxa"/>
          </w:tcPr>
          <w:p w:rsidR="00755DF2" w:rsidRDefault="00755DF2" w:rsidP="0091722A">
            <w:pPr>
              <w:pStyle w:val="TableParagraph"/>
              <w:spacing w:line="295" w:lineRule="exact"/>
              <w:ind w:left="157" w:right="150"/>
              <w:jc w:val="center"/>
              <w:rPr>
                <w:sz w:val="26"/>
                <w:lang w:val="uk-UA"/>
              </w:rPr>
            </w:pPr>
          </w:p>
        </w:tc>
        <w:tc>
          <w:tcPr>
            <w:tcW w:w="3841" w:type="dxa"/>
          </w:tcPr>
          <w:p w:rsidR="00755DF2" w:rsidRPr="00F1484F" w:rsidRDefault="00755DF2" w:rsidP="0091722A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магістра</w:t>
            </w:r>
          </w:p>
        </w:tc>
        <w:tc>
          <w:tcPr>
            <w:tcW w:w="2582" w:type="dxa"/>
            <w:gridSpan w:val="2"/>
          </w:tcPr>
          <w:p w:rsidR="00755DF2" w:rsidRPr="00F1484F" w:rsidRDefault="00755DF2" w:rsidP="0091722A">
            <w:pPr>
              <w:pStyle w:val="TableParagraph"/>
              <w:ind w:left="109" w:right="204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30 годин - керівнику</w:t>
            </w:r>
          </w:p>
        </w:tc>
        <w:tc>
          <w:tcPr>
            <w:tcW w:w="3122" w:type="dxa"/>
          </w:tcPr>
          <w:p w:rsidR="00755DF2" w:rsidRPr="00F1484F" w:rsidRDefault="00755DF2" w:rsidP="0091722A">
            <w:pPr>
              <w:pStyle w:val="TableParagraph"/>
              <w:ind w:left="112" w:right="221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За керівником закріплюється до 6 кваліфікаційних робіт</w:t>
            </w:r>
          </w:p>
        </w:tc>
      </w:tr>
      <w:tr w:rsidR="00755DF2" w:rsidRPr="000B2FB8" w:rsidTr="0091722A">
        <w:trPr>
          <w:trHeight w:val="1199"/>
        </w:trPr>
        <w:tc>
          <w:tcPr>
            <w:tcW w:w="812" w:type="dxa"/>
          </w:tcPr>
          <w:p w:rsidR="00755DF2" w:rsidRPr="00F10EAE" w:rsidRDefault="00755DF2" w:rsidP="009B4490">
            <w:pPr>
              <w:pStyle w:val="TableParagraph"/>
              <w:spacing w:line="295" w:lineRule="exact"/>
              <w:ind w:left="157" w:right="150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 xml:space="preserve"> </w:t>
            </w:r>
          </w:p>
        </w:tc>
        <w:tc>
          <w:tcPr>
            <w:tcW w:w="3841" w:type="dxa"/>
          </w:tcPr>
          <w:p w:rsidR="00755DF2" w:rsidRPr="007C0A72" w:rsidRDefault="00755DF2" w:rsidP="0091722A">
            <w:pPr>
              <w:pStyle w:val="TableParagraph"/>
              <w:spacing w:line="283" w:lineRule="exact"/>
              <w:ind w:left="107"/>
              <w:rPr>
                <w:b/>
                <w:sz w:val="26"/>
                <w:lang w:val="uk-UA"/>
              </w:rPr>
            </w:pPr>
            <w:r w:rsidRPr="007C0A72">
              <w:rPr>
                <w:b/>
                <w:sz w:val="26"/>
                <w:lang w:val="uk-UA"/>
              </w:rPr>
              <w:t xml:space="preserve">Консультування розділів кваліфікаційної роботи викладачами інших кафедр </w:t>
            </w:r>
          </w:p>
        </w:tc>
        <w:tc>
          <w:tcPr>
            <w:tcW w:w="2582" w:type="dxa"/>
            <w:gridSpan w:val="2"/>
          </w:tcPr>
          <w:p w:rsidR="00755DF2" w:rsidRPr="00F1484F" w:rsidRDefault="00755DF2" w:rsidP="0091722A">
            <w:pPr>
              <w:pStyle w:val="TableParagraph"/>
              <w:ind w:left="109" w:right="204"/>
              <w:rPr>
                <w:sz w:val="26"/>
                <w:lang w:val="uk-UA"/>
              </w:rPr>
            </w:pPr>
            <w:r w:rsidRPr="00F1484F">
              <w:rPr>
                <w:sz w:val="26"/>
                <w:lang w:val="uk-UA"/>
              </w:rPr>
              <w:t>0,5 години на розділ (не більше 3,5 години</w:t>
            </w:r>
            <w:r>
              <w:rPr>
                <w:sz w:val="26"/>
                <w:lang w:val="uk-UA"/>
              </w:rPr>
              <w:t xml:space="preserve"> </w:t>
            </w:r>
            <w:r w:rsidRPr="00F1484F">
              <w:rPr>
                <w:sz w:val="26"/>
                <w:lang w:val="uk-UA"/>
              </w:rPr>
              <w:t xml:space="preserve"> на всі</w:t>
            </w:r>
          </w:p>
          <w:p w:rsidR="00755DF2" w:rsidRPr="00F1484F" w:rsidRDefault="00755DF2" w:rsidP="0091722A">
            <w:pPr>
              <w:pStyle w:val="TableParagraph"/>
              <w:spacing w:line="298" w:lineRule="exact"/>
              <w:ind w:left="109"/>
              <w:rPr>
                <w:sz w:val="26"/>
                <w:lang w:val="uk-UA"/>
              </w:rPr>
            </w:pPr>
            <w:r w:rsidRPr="00F1484F">
              <w:rPr>
                <w:sz w:val="26"/>
                <w:lang w:val="uk-UA"/>
              </w:rPr>
              <w:t>розділи)</w:t>
            </w:r>
          </w:p>
        </w:tc>
        <w:tc>
          <w:tcPr>
            <w:tcW w:w="3122" w:type="dxa"/>
          </w:tcPr>
          <w:p w:rsidR="00755DF2" w:rsidRPr="00F1484F" w:rsidRDefault="00755DF2" w:rsidP="0091722A">
            <w:pPr>
              <w:pStyle w:val="TableParagraph"/>
              <w:ind w:left="112" w:right="221"/>
              <w:rPr>
                <w:sz w:val="26"/>
                <w:lang w:val="uk-UA"/>
              </w:rPr>
            </w:pPr>
            <w:r w:rsidRPr="00F1484F">
              <w:rPr>
                <w:sz w:val="26"/>
                <w:lang w:val="uk-UA"/>
              </w:rPr>
              <w:t>Кількість розділів визначає методична комісія за спеціальністю</w:t>
            </w:r>
          </w:p>
        </w:tc>
      </w:tr>
      <w:tr w:rsidR="00755DF2" w:rsidRPr="00B36F84" w:rsidTr="0091722A">
        <w:trPr>
          <w:trHeight w:val="597"/>
        </w:trPr>
        <w:tc>
          <w:tcPr>
            <w:tcW w:w="812" w:type="dxa"/>
          </w:tcPr>
          <w:p w:rsidR="00755DF2" w:rsidRPr="009B4490" w:rsidRDefault="00755DF2" w:rsidP="0091722A">
            <w:pPr>
              <w:pStyle w:val="HTMLPreformatted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3841" w:type="dxa"/>
          </w:tcPr>
          <w:p w:rsidR="00755DF2" w:rsidRPr="00B36F84" w:rsidRDefault="00755DF2" w:rsidP="0091722A">
            <w:pPr>
              <w:rPr>
                <w:b/>
                <w:sz w:val="26"/>
                <w:szCs w:val="26"/>
                <w:lang w:val="uk-UA"/>
              </w:rPr>
            </w:pPr>
            <w:r w:rsidRPr="00B36F84">
              <w:rPr>
                <w:b/>
                <w:sz w:val="26"/>
                <w:szCs w:val="26"/>
                <w:lang w:val="uk-UA"/>
              </w:rPr>
              <w:t>Курсові роботи (проекти)</w:t>
            </w:r>
          </w:p>
        </w:tc>
        <w:tc>
          <w:tcPr>
            <w:tcW w:w="2582" w:type="dxa"/>
            <w:gridSpan w:val="2"/>
          </w:tcPr>
          <w:p w:rsidR="00755DF2" w:rsidRPr="005409FF" w:rsidRDefault="00755DF2" w:rsidP="0091722A">
            <w:pPr>
              <w:pStyle w:val="HTMLPreformatted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3122" w:type="dxa"/>
          </w:tcPr>
          <w:p w:rsidR="00755DF2" w:rsidRPr="00B36F84" w:rsidRDefault="00755DF2" w:rsidP="0091722A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755DF2" w:rsidRPr="00B36F84" w:rsidTr="0091722A">
        <w:trPr>
          <w:trHeight w:val="597"/>
        </w:trPr>
        <w:tc>
          <w:tcPr>
            <w:tcW w:w="812" w:type="dxa"/>
          </w:tcPr>
          <w:p w:rsidR="00755DF2" w:rsidRPr="005409FF" w:rsidRDefault="00755DF2" w:rsidP="0091722A">
            <w:pPr>
              <w:pStyle w:val="HTMLPreformatted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  <w:t>2</w:t>
            </w:r>
            <w:r w:rsidRPr="005409FF">
              <w:rPr>
                <w:rFonts w:ascii="Times New Roman" w:hAnsi="Times New Roman"/>
                <w:color w:val="auto"/>
                <w:sz w:val="26"/>
                <w:szCs w:val="26"/>
              </w:rPr>
              <w:t>.1</w:t>
            </w:r>
          </w:p>
        </w:tc>
        <w:tc>
          <w:tcPr>
            <w:tcW w:w="3841" w:type="dxa"/>
          </w:tcPr>
          <w:p w:rsidR="00755DF2" w:rsidRPr="005409FF" w:rsidRDefault="00755DF2" w:rsidP="0091722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5409F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Керівництво та проведення захисту курсових робіт </w:t>
            </w:r>
          </w:p>
        </w:tc>
        <w:tc>
          <w:tcPr>
            <w:tcW w:w="2582" w:type="dxa"/>
            <w:gridSpan w:val="2"/>
          </w:tcPr>
          <w:p w:rsidR="00755DF2" w:rsidRPr="005409FF" w:rsidRDefault="00755DF2" w:rsidP="0091722A">
            <w:pPr>
              <w:pStyle w:val="HTMLPreformatted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5409FF">
              <w:rPr>
                <w:rFonts w:ascii="Times New Roman" w:hAnsi="Times New Roman"/>
                <w:color w:val="auto"/>
                <w:sz w:val="26"/>
                <w:szCs w:val="26"/>
              </w:rPr>
              <w:t>2 години на курсову роботу</w:t>
            </w:r>
          </w:p>
        </w:tc>
        <w:tc>
          <w:tcPr>
            <w:tcW w:w="3122" w:type="dxa"/>
          </w:tcPr>
          <w:p w:rsidR="00755DF2" w:rsidRPr="005409FF" w:rsidRDefault="00755DF2" w:rsidP="0091722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755DF2" w:rsidRPr="00B36F84" w:rsidTr="0091722A">
        <w:trPr>
          <w:trHeight w:val="597"/>
        </w:trPr>
        <w:tc>
          <w:tcPr>
            <w:tcW w:w="812" w:type="dxa"/>
          </w:tcPr>
          <w:p w:rsidR="00755DF2" w:rsidRPr="005409FF" w:rsidRDefault="00755DF2" w:rsidP="0091722A">
            <w:pPr>
              <w:pStyle w:val="HTMLPreformatted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  <w:t>2</w:t>
            </w:r>
            <w:r w:rsidRPr="005409FF">
              <w:rPr>
                <w:rFonts w:ascii="Times New Roman" w:hAnsi="Times New Roman"/>
                <w:color w:val="auto"/>
                <w:sz w:val="26"/>
                <w:szCs w:val="26"/>
              </w:rPr>
              <w:t>.2</w:t>
            </w:r>
          </w:p>
        </w:tc>
        <w:tc>
          <w:tcPr>
            <w:tcW w:w="3841" w:type="dxa"/>
          </w:tcPr>
          <w:p w:rsidR="00755DF2" w:rsidRPr="00C812FD" w:rsidRDefault="00755DF2" w:rsidP="0091722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color w:val="auto"/>
                <w:sz w:val="26"/>
                <w:szCs w:val="26"/>
                <w:lang w:val="ru-RU"/>
              </w:rPr>
            </w:pPr>
            <w:r w:rsidRPr="005409FF">
              <w:rPr>
                <w:rFonts w:ascii="Times New Roman" w:hAnsi="Times New Roman"/>
                <w:color w:val="auto"/>
                <w:sz w:val="26"/>
                <w:szCs w:val="26"/>
              </w:rPr>
              <w:t>Керівництво та проведення захисту курсових проектів</w:t>
            </w:r>
          </w:p>
          <w:p w:rsidR="00755DF2" w:rsidRPr="00C812FD" w:rsidRDefault="00755DF2" w:rsidP="0091722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2582" w:type="dxa"/>
            <w:gridSpan w:val="2"/>
          </w:tcPr>
          <w:p w:rsidR="00755DF2" w:rsidRPr="005409FF" w:rsidRDefault="00755DF2" w:rsidP="0091722A">
            <w:pPr>
              <w:pStyle w:val="HTMLPreformatted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5409FF">
              <w:rPr>
                <w:rFonts w:ascii="Times New Roman" w:hAnsi="Times New Roman"/>
                <w:color w:val="auto"/>
                <w:sz w:val="26"/>
                <w:szCs w:val="26"/>
              </w:rPr>
              <w:t>3 години на курсовий проект</w:t>
            </w:r>
          </w:p>
        </w:tc>
        <w:tc>
          <w:tcPr>
            <w:tcW w:w="3122" w:type="dxa"/>
          </w:tcPr>
          <w:p w:rsidR="00755DF2" w:rsidRPr="005409FF" w:rsidRDefault="00755DF2" w:rsidP="0091722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755DF2" w:rsidRPr="000B2FB8" w:rsidTr="0091722A">
        <w:trPr>
          <w:trHeight w:val="297"/>
        </w:trPr>
        <w:tc>
          <w:tcPr>
            <w:tcW w:w="812" w:type="dxa"/>
          </w:tcPr>
          <w:p w:rsidR="00755DF2" w:rsidRPr="009B4490" w:rsidRDefault="00755DF2" w:rsidP="0091722A">
            <w:pPr>
              <w:pStyle w:val="TableParagraph"/>
              <w:spacing w:line="277" w:lineRule="exact"/>
              <w:ind w:left="157" w:right="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91722A">
            <w:pPr>
              <w:pStyle w:val="TableParagraph"/>
              <w:spacing w:line="277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Практика (керівництво та прийняття звітів)</w:t>
            </w:r>
          </w:p>
        </w:tc>
      </w:tr>
      <w:tr w:rsidR="00755DF2" w:rsidRPr="000B2FB8" w:rsidTr="0091722A">
        <w:trPr>
          <w:trHeight w:val="4181"/>
        </w:trPr>
        <w:tc>
          <w:tcPr>
            <w:tcW w:w="812" w:type="dxa"/>
          </w:tcPr>
          <w:p w:rsidR="00755DF2" w:rsidRPr="00212A6F" w:rsidRDefault="00755DF2" w:rsidP="0091722A">
            <w:pPr>
              <w:pStyle w:val="TableParagraph"/>
              <w:spacing w:line="295" w:lineRule="exact"/>
              <w:ind w:left="157" w:right="150"/>
              <w:jc w:val="center"/>
              <w:rPr>
                <w:sz w:val="26"/>
                <w:lang w:val="uk-UA"/>
              </w:rPr>
            </w:pPr>
            <w:r>
              <w:rPr>
                <w:sz w:val="26"/>
              </w:rPr>
              <w:t>3</w:t>
            </w:r>
            <w:r w:rsidRPr="00212A6F">
              <w:rPr>
                <w:sz w:val="26"/>
                <w:lang w:val="uk-UA"/>
              </w:rPr>
              <w:t>.1</w:t>
            </w:r>
          </w:p>
        </w:tc>
        <w:tc>
          <w:tcPr>
            <w:tcW w:w="3841" w:type="dxa"/>
          </w:tcPr>
          <w:p w:rsidR="00755DF2" w:rsidRPr="00212A6F" w:rsidRDefault="00755DF2" w:rsidP="0091722A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Навчальна практика</w:t>
            </w:r>
          </w:p>
        </w:tc>
        <w:tc>
          <w:tcPr>
            <w:tcW w:w="2582" w:type="dxa"/>
            <w:gridSpan w:val="2"/>
          </w:tcPr>
          <w:p w:rsidR="00755DF2" w:rsidRPr="00212A6F" w:rsidRDefault="00755DF2" w:rsidP="0091722A">
            <w:pPr>
              <w:pStyle w:val="TableParagraph"/>
              <w:ind w:left="109" w:right="144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для денної форми навчання – 36 годин на академічну групу за тиждень з виїздом на місце проведення в інше місто;</w:t>
            </w:r>
          </w:p>
          <w:p w:rsidR="00755DF2" w:rsidRPr="00212A6F" w:rsidRDefault="00755DF2" w:rsidP="0091722A">
            <w:pPr>
              <w:pStyle w:val="TableParagraph"/>
              <w:ind w:left="109" w:right="203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 xml:space="preserve">20 годин за тиждень без виїзду </w:t>
            </w:r>
          </w:p>
        </w:tc>
        <w:tc>
          <w:tcPr>
            <w:tcW w:w="3122" w:type="dxa"/>
          </w:tcPr>
          <w:p w:rsidR="00755DF2" w:rsidRPr="00212A6F" w:rsidRDefault="00755DF2" w:rsidP="0091722A">
            <w:pPr>
              <w:pStyle w:val="TableParagraph"/>
              <w:ind w:left="103" w:right="270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Академічні групи однієї спеціальності (галузі знань) об’єднуються у потік.</w:t>
            </w:r>
          </w:p>
          <w:p w:rsidR="00755DF2" w:rsidRPr="00212A6F" w:rsidRDefault="00755DF2" w:rsidP="0091722A">
            <w:pPr>
              <w:pStyle w:val="TableParagraph"/>
              <w:ind w:left="103" w:right="5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Академічна група може бути розділена на 2 або 3 підгрупи в залежності від кількості об’єктів практики та умов техніки безпеки.</w:t>
            </w:r>
          </w:p>
          <w:p w:rsidR="00755DF2" w:rsidRPr="00212A6F" w:rsidRDefault="00755DF2" w:rsidP="0091722A">
            <w:pPr>
              <w:pStyle w:val="TableParagraph"/>
              <w:ind w:left="103" w:right="455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Поділ допускається на підставі рішення</w:t>
            </w:r>
          </w:p>
          <w:p w:rsidR="00755DF2" w:rsidRPr="00212A6F" w:rsidRDefault="00755DF2" w:rsidP="0091722A">
            <w:pPr>
              <w:pStyle w:val="TableParagraph"/>
              <w:spacing w:line="283" w:lineRule="exact"/>
              <w:ind w:left="103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першого проректора за</w:t>
            </w:r>
            <w:r w:rsidRPr="005D17BA">
              <w:rPr>
                <w:sz w:val="26"/>
                <w:lang w:val="uk-UA"/>
              </w:rPr>
              <w:t xml:space="preserve"> поданням факультету</w:t>
            </w:r>
          </w:p>
        </w:tc>
      </w:tr>
      <w:tr w:rsidR="00755DF2" w:rsidRPr="008C1EF5" w:rsidTr="0091722A">
        <w:trPr>
          <w:trHeight w:val="897"/>
        </w:trPr>
        <w:tc>
          <w:tcPr>
            <w:tcW w:w="812" w:type="dxa"/>
          </w:tcPr>
          <w:p w:rsidR="00755DF2" w:rsidRPr="005D17BA" w:rsidRDefault="00755DF2" w:rsidP="0091722A">
            <w:pPr>
              <w:pStyle w:val="TableParagraph"/>
              <w:spacing w:line="295" w:lineRule="exact"/>
              <w:ind w:left="0" w:right="168"/>
              <w:jc w:val="right"/>
              <w:rPr>
                <w:sz w:val="26"/>
                <w:lang w:val="uk-UA"/>
              </w:rPr>
            </w:pPr>
            <w:r>
              <w:rPr>
                <w:w w:val="95"/>
                <w:sz w:val="26"/>
              </w:rPr>
              <w:t>3</w:t>
            </w:r>
            <w:r w:rsidRPr="005D17BA">
              <w:rPr>
                <w:w w:val="95"/>
                <w:sz w:val="26"/>
                <w:lang w:val="uk-UA"/>
              </w:rPr>
              <w:t>.2</w:t>
            </w:r>
          </w:p>
        </w:tc>
        <w:tc>
          <w:tcPr>
            <w:tcW w:w="3841" w:type="dxa"/>
          </w:tcPr>
          <w:p w:rsidR="00755DF2" w:rsidRPr="0019177D" w:rsidRDefault="00755DF2" w:rsidP="0091722A">
            <w:pPr>
              <w:pStyle w:val="TableParagraph"/>
              <w:ind w:left="107" w:right="789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Виробнича практика для всіх форм</w:t>
            </w:r>
            <w:r w:rsidRPr="00742B41">
              <w:rPr>
                <w:sz w:val="26"/>
                <w:lang w:val="ru-RU"/>
              </w:rPr>
              <w:t xml:space="preserve"> </w:t>
            </w:r>
            <w:r w:rsidRPr="0019177D">
              <w:rPr>
                <w:sz w:val="26"/>
                <w:lang w:val="uk-UA"/>
              </w:rPr>
              <w:t>навчання</w:t>
            </w:r>
          </w:p>
        </w:tc>
        <w:tc>
          <w:tcPr>
            <w:tcW w:w="2582" w:type="dxa"/>
            <w:gridSpan w:val="2"/>
          </w:tcPr>
          <w:p w:rsidR="00755DF2" w:rsidRPr="005D17BA" w:rsidRDefault="00755DF2" w:rsidP="0091722A">
            <w:pPr>
              <w:pStyle w:val="TableParagraph"/>
              <w:spacing w:line="295" w:lineRule="exact"/>
              <w:ind w:left="56" w:right="103"/>
              <w:jc w:val="center"/>
              <w:rPr>
                <w:sz w:val="26"/>
                <w:lang w:val="uk-UA"/>
              </w:rPr>
            </w:pPr>
            <w:r w:rsidRPr="005D17BA">
              <w:rPr>
                <w:sz w:val="26"/>
                <w:lang w:val="uk-UA"/>
              </w:rPr>
              <w:t>1 година на студента</w:t>
            </w:r>
          </w:p>
          <w:p w:rsidR="00755DF2" w:rsidRPr="005D17BA" w:rsidRDefault="00755DF2" w:rsidP="0091722A">
            <w:pPr>
              <w:pStyle w:val="TableParagraph"/>
              <w:spacing w:line="295" w:lineRule="exact"/>
              <w:ind w:left="56" w:right="103"/>
              <w:jc w:val="center"/>
              <w:rPr>
                <w:sz w:val="26"/>
                <w:lang w:val="uk-UA"/>
              </w:rPr>
            </w:pPr>
          </w:p>
        </w:tc>
        <w:tc>
          <w:tcPr>
            <w:tcW w:w="3122" w:type="dxa"/>
          </w:tcPr>
          <w:p w:rsidR="00755DF2" w:rsidRPr="005D17BA" w:rsidRDefault="00755DF2" w:rsidP="0091722A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91722A">
        <w:trPr>
          <w:trHeight w:val="597"/>
        </w:trPr>
        <w:tc>
          <w:tcPr>
            <w:tcW w:w="812" w:type="dxa"/>
          </w:tcPr>
          <w:p w:rsidR="00755DF2" w:rsidRPr="005D17BA" w:rsidRDefault="00755DF2" w:rsidP="0091722A">
            <w:pPr>
              <w:pStyle w:val="TableParagraph"/>
              <w:spacing w:line="295" w:lineRule="exact"/>
              <w:ind w:left="0" w:right="168"/>
              <w:jc w:val="right"/>
              <w:rPr>
                <w:sz w:val="26"/>
                <w:lang w:val="uk-UA"/>
              </w:rPr>
            </w:pPr>
            <w:r>
              <w:rPr>
                <w:w w:val="95"/>
                <w:sz w:val="26"/>
              </w:rPr>
              <w:t>3</w:t>
            </w:r>
            <w:r w:rsidRPr="005D17BA">
              <w:rPr>
                <w:w w:val="95"/>
                <w:sz w:val="26"/>
                <w:lang w:val="uk-UA"/>
              </w:rPr>
              <w:t>.3</w:t>
            </w:r>
          </w:p>
        </w:tc>
        <w:tc>
          <w:tcPr>
            <w:tcW w:w="3841" w:type="dxa"/>
          </w:tcPr>
          <w:p w:rsidR="00755DF2" w:rsidRPr="0019177D" w:rsidRDefault="00755DF2" w:rsidP="0091722A">
            <w:pPr>
              <w:pStyle w:val="TableParagraph"/>
              <w:tabs>
                <w:tab w:val="left" w:pos="2107"/>
                <w:tab w:val="left" w:pos="3344"/>
              </w:tabs>
              <w:spacing w:line="298" w:lineRule="exact"/>
              <w:ind w:left="107" w:right="103"/>
              <w:rPr>
                <w:sz w:val="26"/>
                <w:lang w:val="uk-UA"/>
              </w:rPr>
            </w:pPr>
            <w:r w:rsidRPr="0019177D">
              <w:rPr>
                <w:sz w:val="26"/>
                <w:lang w:val="uk-UA"/>
              </w:rPr>
              <w:t>Передатестаційна практика для всіх форм</w:t>
            </w:r>
            <w:r w:rsidRPr="0019177D">
              <w:rPr>
                <w:spacing w:val="-4"/>
                <w:sz w:val="26"/>
                <w:lang w:val="uk-UA"/>
              </w:rPr>
              <w:t xml:space="preserve"> </w:t>
            </w:r>
            <w:r w:rsidRPr="0019177D">
              <w:rPr>
                <w:sz w:val="26"/>
                <w:lang w:val="uk-UA"/>
              </w:rPr>
              <w:t>навчання</w:t>
            </w:r>
          </w:p>
        </w:tc>
        <w:tc>
          <w:tcPr>
            <w:tcW w:w="2582" w:type="dxa"/>
            <w:gridSpan w:val="2"/>
          </w:tcPr>
          <w:p w:rsidR="00755DF2" w:rsidRPr="005D17BA" w:rsidRDefault="00755DF2" w:rsidP="0091722A">
            <w:pPr>
              <w:pStyle w:val="TableParagraph"/>
              <w:spacing w:line="295" w:lineRule="exact"/>
              <w:ind w:left="56" w:right="103"/>
              <w:jc w:val="center"/>
              <w:rPr>
                <w:sz w:val="26"/>
                <w:lang w:val="uk-UA"/>
              </w:rPr>
            </w:pPr>
            <w:r w:rsidRPr="005D17BA">
              <w:rPr>
                <w:sz w:val="26"/>
                <w:lang w:val="uk-UA"/>
              </w:rPr>
              <w:t>1 година на студента</w:t>
            </w:r>
          </w:p>
          <w:p w:rsidR="00755DF2" w:rsidRPr="005D17BA" w:rsidRDefault="00755DF2" w:rsidP="0091722A">
            <w:pPr>
              <w:pStyle w:val="TableParagraph"/>
              <w:spacing w:line="295" w:lineRule="exact"/>
              <w:ind w:left="56" w:right="103"/>
              <w:jc w:val="center"/>
              <w:rPr>
                <w:sz w:val="26"/>
                <w:lang w:val="uk-UA"/>
              </w:rPr>
            </w:pPr>
          </w:p>
        </w:tc>
        <w:tc>
          <w:tcPr>
            <w:tcW w:w="3122" w:type="dxa"/>
          </w:tcPr>
          <w:p w:rsidR="00755DF2" w:rsidRPr="005D17BA" w:rsidRDefault="00755DF2" w:rsidP="0091722A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742B41" w:rsidTr="0091722A">
        <w:trPr>
          <w:trHeight w:val="1248"/>
        </w:trPr>
        <w:tc>
          <w:tcPr>
            <w:tcW w:w="812" w:type="dxa"/>
          </w:tcPr>
          <w:p w:rsidR="00755DF2" w:rsidRPr="00742B41" w:rsidRDefault="00755DF2" w:rsidP="0091722A">
            <w:pPr>
              <w:pStyle w:val="TableParagraph"/>
              <w:spacing w:line="295" w:lineRule="exact"/>
              <w:ind w:left="0" w:right="168"/>
              <w:jc w:val="right"/>
              <w:rPr>
                <w:w w:val="95"/>
                <w:sz w:val="26"/>
                <w:szCs w:val="26"/>
                <w:lang w:val="uk-UA"/>
              </w:rPr>
            </w:pPr>
            <w:r>
              <w:rPr>
                <w:w w:val="95"/>
                <w:sz w:val="26"/>
                <w:szCs w:val="26"/>
              </w:rPr>
              <w:t>3</w:t>
            </w:r>
            <w:r w:rsidRPr="00742B41">
              <w:rPr>
                <w:w w:val="95"/>
                <w:sz w:val="26"/>
                <w:szCs w:val="26"/>
                <w:lang w:val="uk-UA"/>
              </w:rPr>
              <w:t>.4</w:t>
            </w:r>
          </w:p>
        </w:tc>
        <w:tc>
          <w:tcPr>
            <w:tcW w:w="3841" w:type="dxa"/>
          </w:tcPr>
          <w:p w:rsidR="00755DF2" w:rsidRPr="00742B41" w:rsidRDefault="00755DF2" w:rsidP="0091722A">
            <w:pPr>
              <w:pStyle w:val="ListParagraph"/>
              <w:widowControl/>
              <w:tabs>
                <w:tab w:val="left" w:pos="1134"/>
              </w:tabs>
              <w:autoSpaceDE/>
              <w:autoSpaceDN/>
              <w:spacing w:before="0" w:after="160" w:line="259" w:lineRule="auto"/>
              <w:ind w:left="81" w:right="57" w:firstLine="0"/>
              <w:contextualSpacing/>
              <w:rPr>
                <w:bCs/>
                <w:sz w:val="26"/>
                <w:szCs w:val="26"/>
                <w:lang w:val="uk-UA"/>
              </w:rPr>
            </w:pPr>
            <w:r w:rsidRPr="00742B41">
              <w:rPr>
                <w:bCs/>
                <w:sz w:val="26"/>
                <w:szCs w:val="26"/>
                <w:lang w:val="uk-UA"/>
              </w:rPr>
              <w:t>Науково-практична підготовка (для магістрів, які навчаються за освітньо</w:t>
            </w:r>
            <w:r>
              <w:rPr>
                <w:bCs/>
                <w:sz w:val="26"/>
                <w:szCs w:val="26"/>
                <w:lang w:val="uk-UA"/>
              </w:rPr>
              <w:t>-науковою програмою підготовки)</w:t>
            </w:r>
          </w:p>
        </w:tc>
        <w:tc>
          <w:tcPr>
            <w:tcW w:w="2582" w:type="dxa"/>
            <w:gridSpan w:val="2"/>
          </w:tcPr>
          <w:p w:rsidR="00755DF2" w:rsidRPr="00742B41" w:rsidRDefault="00755DF2" w:rsidP="0091722A">
            <w:pPr>
              <w:pStyle w:val="TableParagraph"/>
              <w:spacing w:line="295" w:lineRule="exact"/>
              <w:ind w:left="56" w:right="103"/>
              <w:jc w:val="center"/>
              <w:rPr>
                <w:sz w:val="26"/>
                <w:szCs w:val="26"/>
                <w:lang w:val="uk-UA"/>
              </w:rPr>
            </w:pPr>
            <w:r w:rsidRPr="00742B41">
              <w:rPr>
                <w:sz w:val="26"/>
                <w:szCs w:val="26"/>
                <w:lang w:val="uk-UA"/>
              </w:rPr>
              <w:t>1 година на магістра</w:t>
            </w:r>
          </w:p>
          <w:p w:rsidR="00755DF2" w:rsidRPr="00742B41" w:rsidRDefault="00755DF2" w:rsidP="0091722A">
            <w:pPr>
              <w:pStyle w:val="TableParagraph"/>
              <w:spacing w:line="295" w:lineRule="exact"/>
              <w:ind w:left="56" w:right="103"/>
              <w:jc w:val="center"/>
              <w:rPr>
                <w:sz w:val="26"/>
                <w:szCs w:val="26"/>
              </w:rPr>
            </w:pPr>
          </w:p>
        </w:tc>
        <w:tc>
          <w:tcPr>
            <w:tcW w:w="3122" w:type="dxa"/>
          </w:tcPr>
          <w:p w:rsidR="00755DF2" w:rsidRPr="00742B41" w:rsidRDefault="00755DF2" w:rsidP="0091722A">
            <w:pPr>
              <w:pStyle w:val="TableParagraph"/>
              <w:ind w:left="0"/>
              <w:rPr>
                <w:sz w:val="26"/>
                <w:szCs w:val="26"/>
                <w:lang w:val="uk-UA"/>
              </w:rPr>
            </w:pPr>
          </w:p>
        </w:tc>
      </w:tr>
      <w:tr w:rsidR="00755DF2" w:rsidRPr="008C1EF5" w:rsidTr="0091722A">
        <w:trPr>
          <w:trHeight w:val="299"/>
        </w:trPr>
        <w:tc>
          <w:tcPr>
            <w:tcW w:w="812" w:type="dxa"/>
            <w:vMerge w:val="restart"/>
          </w:tcPr>
          <w:p w:rsidR="00755DF2" w:rsidRPr="009B4490" w:rsidRDefault="00755DF2" w:rsidP="0091722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91722A">
            <w:pPr>
              <w:pStyle w:val="TableParagraph"/>
              <w:spacing w:line="280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Перевірка:</w:t>
            </w:r>
          </w:p>
        </w:tc>
      </w:tr>
      <w:tr w:rsidR="00755DF2" w:rsidRPr="000B2FB8" w:rsidTr="0091722A">
        <w:trPr>
          <w:trHeight w:val="1194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 w:rsidP="0091722A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91722A">
            <w:pPr>
              <w:pStyle w:val="TableParagraph"/>
              <w:ind w:left="107" w:righ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комплексних контрольних робіт з навчальних дисциплін та/або</w:t>
            </w:r>
          </w:p>
          <w:p w:rsidR="00755DF2" w:rsidRPr="008C1EF5" w:rsidRDefault="00755DF2" w:rsidP="0091722A">
            <w:pPr>
              <w:pStyle w:val="TableParagraph"/>
              <w:spacing w:line="298" w:lineRule="exact"/>
              <w:ind w:left="107" w:right="107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індивідуальних завдань студентів</w:t>
            </w:r>
          </w:p>
        </w:tc>
        <w:tc>
          <w:tcPr>
            <w:tcW w:w="1344" w:type="dxa"/>
          </w:tcPr>
          <w:p w:rsidR="00755DF2" w:rsidRPr="008C1EF5" w:rsidRDefault="00755DF2" w:rsidP="0091722A">
            <w:pPr>
              <w:pStyle w:val="TableParagraph"/>
              <w:ind w:left="113" w:right="43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0,2 на роботу</w:t>
            </w:r>
          </w:p>
        </w:tc>
        <w:tc>
          <w:tcPr>
            <w:tcW w:w="1238" w:type="dxa"/>
            <w:vMerge w:val="restart"/>
          </w:tcPr>
          <w:p w:rsidR="00755DF2" w:rsidRPr="008C1EF5" w:rsidRDefault="00755DF2" w:rsidP="0091722A">
            <w:pPr>
              <w:pStyle w:val="TableParagraph"/>
              <w:ind w:left="106" w:right="5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Роботу перевіряє і приймає один викладач</w:t>
            </w:r>
          </w:p>
        </w:tc>
        <w:tc>
          <w:tcPr>
            <w:tcW w:w="3122" w:type="dxa"/>
            <w:vMerge w:val="restart"/>
          </w:tcPr>
          <w:p w:rsidR="00755DF2" w:rsidRPr="008C1EF5" w:rsidRDefault="00755DF2" w:rsidP="0091722A">
            <w:pPr>
              <w:pStyle w:val="TableParagraph"/>
              <w:spacing w:line="293" w:lineRule="exact"/>
              <w:ind w:left="14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Перевірені роботи та</w:t>
            </w:r>
          </w:p>
          <w:p w:rsidR="00755DF2" w:rsidRPr="008C1EF5" w:rsidRDefault="00755DF2" w:rsidP="0091722A">
            <w:pPr>
              <w:pStyle w:val="TableParagraph"/>
              <w:spacing w:before="1"/>
              <w:ind w:left="14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індивідуальні завдання</w:t>
            </w:r>
          </w:p>
        </w:tc>
      </w:tr>
      <w:tr w:rsidR="00755DF2" w:rsidRPr="008C1EF5" w:rsidTr="0091722A">
        <w:trPr>
          <w:trHeight w:val="599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 w:rsidP="0091722A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91722A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індивідуальних робіт студентів</w:t>
            </w:r>
          </w:p>
          <w:p w:rsidR="00755DF2" w:rsidRPr="008C1EF5" w:rsidRDefault="00755DF2" w:rsidP="0091722A">
            <w:pPr>
              <w:pStyle w:val="TableParagraph"/>
              <w:spacing w:before="1"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заочної форми навчання</w:t>
            </w:r>
          </w:p>
        </w:tc>
        <w:tc>
          <w:tcPr>
            <w:tcW w:w="1344" w:type="dxa"/>
          </w:tcPr>
          <w:p w:rsidR="00755DF2" w:rsidRPr="008C1EF5" w:rsidRDefault="00755DF2" w:rsidP="0091722A">
            <w:pPr>
              <w:pStyle w:val="TableParagraph"/>
              <w:spacing w:line="295" w:lineRule="exact"/>
              <w:ind w:left="11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0,33</w:t>
            </w:r>
            <w:r w:rsidRPr="008C1EF5">
              <w:rPr>
                <w:spacing w:val="-6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на</w:t>
            </w:r>
          </w:p>
          <w:p w:rsidR="00755DF2" w:rsidRPr="008C1EF5" w:rsidRDefault="00755DF2" w:rsidP="0091722A">
            <w:pPr>
              <w:pStyle w:val="TableParagraph"/>
              <w:spacing w:before="1" w:line="283" w:lineRule="exact"/>
              <w:ind w:left="11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роботу</w:t>
            </w:r>
          </w:p>
        </w:tc>
        <w:tc>
          <w:tcPr>
            <w:tcW w:w="1238" w:type="dxa"/>
            <w:vMerge/>
            <w:tcBorders>
              <w:top w:val="nil"/>
            </w:tcBorders>
          </w:tcPr>
          <w:p w:rsidR="00755DF2" w:rsidRPr="008C1EF5" w:rsidRDefault="00755DF2" w:rsidP="0091722A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755DF2" w:rsidRPr="008C1EF5" w:rsidRDefault="00755DF2" w:rsidP="0091722A">
            <w:pPr>
              <w:rPr>
                <w:sz w:val="2"/>
                <w:szCs w:val="2"/>
                <w:lang w:val="uk-UA"/>
              </w:rPr>
            </w:pPr>
          </w:p>
        </w:tc>
      </w:tr>
      <w:tr w:rsidR="00755DF2" w:rsidRPr="008C1EF5" w:rsidTr="0091722A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 w:rsidP="0091722A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91722A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робіт поточного контролю</w:t>
            </w:r>
            <w:r w:rsidRPr="008C1EF5">
              <w:rPr>
                <w:spacing w:val="52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за</w:t>
            </w:r>
          </w:p>
          <w:p w:rsidR="00755DF2" w:rsidRPr="008C1EF5" w:rsidRDefault="00755DF2" w:rsidP="0091722A">
            <w:pPr>
              <w:pStyle w:val="TableParagraph"/>
              <w:spacing w:before="1"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видами навчальних занять</w:t>
            </w:r>
          </w:p>
        </w:tc>
        <w:tc>
          <w:tcPr>
            <w:tcW w:w="1344" w:type="dxa"/>
          </w:tcPr>
          <w:p w:rsidR="00755DF2" w:rsidRPr="008C1EF5" w:rsidRDefault="00755DF2" w:rsidP="0091722A">
            <w:pPr>
              <w:pStyle w:val="TableParagraph"/>
              <w:spacing w:line="293" w:lineRule="exact"/>
              <w:ind w:left="11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0,2 на</w:t>
            </w:r>
          </w:p>
          <w:p w:rsidR="00755DF2" w:rsidRPr="008C1EF5" w:rsidRDefault="00755DF2" w:rsidP="0091722A">
            <w:pPr>
              <w:pStyle w:val="TableParagraph"/>
              <w:spacing w:before="1" w:line="283" w:lineRule="exact"/>
              <w:ind w:left="11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роботу</w:t>
            </w:r>
          </w:p>
        </w:tc>
        <w:tc>
          <w:tcPr>
            <w:tcW w:w="1238" w:type="dxa"/>
            <w:vMerge/>
            <w:tcBorders>
              <w:top w:val="nil"/>
            </w:tcBorders>
          </w:tcPr>
          <w:p w:rsidR="00755DF2" w:rsidRPr="008C1EF5" w:rsidRDefault="00755DF2" w:rsidP="0091722A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755DF2" w:rsidRPr="008C1EF5" w:rsidRDefault="00755DF2" w:rsidP="0091722A">
            <w:pPr>
              <w:rPr>
                <w:sz w:val="2"/>
                <w:szCs w:val="2"/>
                <w:lang w:val="uk-UA"/>
              </w:rPr>
            </w:pPr>
          </w:p>
        </w:tc>
      </w:tr>
      <w:tr w:rsidR="00755DF2" w:rsidRPr="008C1EF5" w:rsidTr="0091722A">
        <w:trPr>
          <w:trHeight w:val="597"/>
        </w:trPr>
        <w:tc>
          <w:tcPr>
            <w:tcW w:w="812" w:type="dxa"/>
          </w:tcPr>
          <w:p w:rsidR="00755DF2" w:rsidRPr="009B4490" w:rsidRDefault="00755DF2" w:rsidP="0091722A">
            <w:pPr>
              <w:pStyle w:val="TableParagraph"/>
              <w:spacing w:line="288" w:lineRule="exact"/>
              <w:ind w:left="157" w:right="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</w:t>
            </w:r>
          </w:p>
        </w:tc>
        <w:tc>
          <w:tcPr>
            <w:tcW w:w="3841" w:type="dxa"/>
          </w:tcPr>
          <w:p w:rsidR="00755DF2" w:rsidRPr="00E8280D" w:rsidRDefault="00755DF2" w:rsidP="0091722A">
            <w:pPr>
              <w:pStyle w:val="TableParagraph"/>
              <w:spacing w:before="1" w:line="298" w:lineRule="exact"/>
              <w:ind w:left="107"/>
              <w:rPr>
                <w:b/>
                <w:sz w:val="26"/>
                <w:lang w:val="uk-UA"/>
              </w:rPr>
            </w:pPr>
            <w:r w:rsidRPr="00E8280D">
              <w:rPr>
                <w:b/>
                <w:sz w:val="26"/>
                <w:lang w:val="uk-UA"/>
              </w:rPr>
              <w:t>Перевірка екзаменаційних робіт студентів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91722A">
            <w:pPr>
              <w:pStyle w:val="TableParagraph"/>
              <w:spacing w:before="1" w:line="298" w:lineRule="exact"/>
              <w:ind w:left="113" w:right="67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0,2 на перевірку роботи</w:t>
            </w:r>
          </w:p>
        </w:tc>
        <w:tc>
          <w:tcPr>
            <w:tcW w:w="3122" w:type="dxa"/>
          </w:tcPr>
          <w:p w:rsidR="00755DF2" w:rsidRPr="008C1EF5" w:rsidRDefault="00755DF2" w:rsidP="0091722A">
            <w:pPr>
              <w:pStyle w:val="TableParagraph"/>
              <w:spacing w:line="296" w:lineRule="exact"/>
              <w:ind w:left="14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Перевірена робота</w:t>
            </w:r>
          </w:p>
        </w:tc>
      </w:tr>
      <w:tr w:rsidR="00755DF2" w:rsidRPr="008C1EF5" w:rsidTr="000937A7">
        <w:trPr>
          <w:trHeight w:val="1713"/>
        </w:trPr>
        <w:tc>
          <w:tcPr>
            <w:tcW w:w="812" w:type="dxa"/>
          </w:tcPr>
          <w:p w:rsidR="00755DF2" w:rsidRPr="00B36F84" w:rsidRDefault="00755DF2" w:rsidP="00AD1531">
            <w:pPr>
              <w:pStyle w:val="TableParagraph"/>
              <w:ind w:left="0"/>
              <w:rPr>
                <w:b/>
                <w:sz w:val="28"/>
                <w:lang w:val="uk-UA"/>
              </w:rPr>
            </w:pPr>
          </w:p>
          <w:p w:rsidR="00755DF2" w:rsidRPr="00B36F84" w:rsidRDefault="00755DF2" w:rsidP="00AD1531">
            <w:pPr>
              <w:pStyle w:val="TableParagraph"/>
              <w:spacing w:before="1"/>
              <w:ind w:left="0"/>
              <w:rPr>
                <w:b/>
                <w:sz w:val="33"/>
                <w:lang w:val="uk-UA"/>
              </w:rPr>
            </w:pPr>
          </w:p>
          <w:p w:rsidR="00755DF2" w:rsidRPr="009B4490" w:rsidRDefault="00755DF2" w:rsidP="00AD1531">
            <w:pPr>
              <w:pStyle w:val="TableParagraph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6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before="7" w:line="228" w:lineRule="auto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Розроблення Стандартів університету, Положень, Інструкцій тощо, що конкретизують планування, організацію та реалізацію усіх</w:t>
            </w:r>
          </w:p>
          <w:p w:rsidR="00755DF2" w:rsidRPr="008C1EF5" w:rsidRDefault="00755DF2" w:rsidP="00AD1531">
            <w:pPr>
              <w:pStyle w:val="TableParagraph"/>
              <w:spacing w:line="267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видів діяльності університету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8"/>
                <w:lang w:val="uk-UA"/>
              </w:rPr>
            </w:pPr>
          </w:p>
          <w:p w:rsidR="00755DF2" w:rsidRPr="008C1EF5" w:rsidRDefault="00755DF2" w:rsidP="00AD1531">
            <w:pPr>
              <w:pStyle w:val="TableParagraph"/>
              <w:spacing w:before="1"/>
              <w:ind w:left="0"/>
              <w:rPr>
                <w:sz w:val="33"/>
                <w:lang w:val="uk-UA"/>
              </w:rPr>
            </w:pPr>
          </w:p>
          <w:p w:rsidR="00755DF2" w:rsidRPr="008C1EF5" w:rsidRDefault="00755DF2" w:rsidP="00AD1531">
            <w:pPr>
              <w:pStyle w:val="TableParagraph"/>
              <w:ind w:left="10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 на друк. аркуш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4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</w:t>
            </w:r>
          </w:p>
        </w:tc>
      </w:tr>
      <w:tr w:rsidR="00755DF2" w:rsidRPr="008C1EF5" w:rsidTr="000937A7">
        <w:trPr>
          <w:trHeight w:val="916"/>
        </w:trPr>
        <w:tc>
          <w:tcPr>
            <w:tcW w:w="812" w:type="dxa"/>
          </w:tcPr>
          <w:p w:rsidR="00755DF2" w:rsidRPr="009B4490" w:rsidRDefault="00755DF2" w:rsidP="00AD1531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7</w:t>
            </w:r>
          </w:p>
        </w:tc>
        <w:tc>
          <w:tcPr>
            <w:tcW w:w="3841" w:type="dxa"/>
          </w:tcPr>
          <w:p w:rsidR="00755DF2" w:rsidRDefault="00755DF2" w:rsidP="00AD1531">
            <w:pPr>
              <w:pStyle w:val="TableParagraph"/>
              <w:spacing w:before="2"/>
              <w:ind w:left="107" w:right="106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Розроблення освітньої програми </w:t>
            </w:r>
            <w:r>
              <w:rPr>
                <w:b/>
                <w:sz w:val="26"/>
                <w:lang w:val="uk-UA"/>
              </w:rPr>
              <w:t xml:space="preserve"> за рівнем вищої освіти</w:t>
            </w:r>
          </w:p>
          <w:p w:rsidR="00755DF2" w:rsidRPr="008C1EF5" w:rsidRDefault="00755DF2" w:rsidP="00AD1531">
            <w:pPr>
              <w:pStyle w:val="TableParagraph"/>
              <w:spacing w:before="2"/>
              <w:ind w:left="107" w:right="1064"/>
              <w:rPr>
                <w:b/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/>
              <w:ind w:left="774" w:right="440" w:hanging="308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 на освітню програму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before="2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Освітня програма</w:t>
            </w:r>
          </w:p>
        </w:tc>
      </w:tr>
      <w:tr w:rsidR="00755DF2" w:rsidRPr="00B35ED4" w:rsidTr="000937A7">
        <w:trPr>
          <w:trHeight w:val="299"/>
        </w:trPr>
        <w:tc>
          <w:tcPr>
            <w:tcW w:w="812" w:type="dxa"/>
            <w:vMerge w:val="restart"/>
          </w:tcPr>
          <w:p w:rsidR="00755DF2" w:rsidRPr="009B4490" w:rsidRDefault="00755DF2" w:rsidP="00AD1531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8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AD1531">
            <w:pPr>
              <w:pStyle w:val="TableParagraph"/>
              <w:spacing w:before="2" w:line="278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Розроблення </w:t>
            </w:r>
            <w:r w:rsidRPr="00B36F84">
              <w:rPr>
                <w:b/>
                <w:sz w:val="26"/>
                <w:lang w:val="uk-UA"/>
              </w:rPr>
              <w:t>навчального</w:t>
            </w:r>
            <w:r w:rsidRPr="008C1EF5">
              <w:rPr>
                <w:b/>
                <w:sz w:val="26"/>
                <w:lang w:val="uk-UA"/>
              </w:rPr>
              <w:t xml:space="preserve"> плану </w:t>
            </w:r>
          </w:p>
        </w:tc>
      </w:tr>
      <w:tr w:rsidR="00755DF2" w:rsidRPr="008C1EF5" w:rsidTr="000937A7">
        <w:trPr>
          <w:trHeight w:val="299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before="2" w:line="27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бакалаврів денної форми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 w:line="278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3122" w:type="dxa"/>
          </w:tcPr>
          <w:p w:rsidR="00755DF2" w:rsidRPr="00B36F84" w:rsidRDefault="00755DF2" w:rsidP="00AD1531">
            <w:pPr>
              <w:pStyle w:val="TableParagraph"/>
              <w:spacing w:before="2" w:line="278" w:lineRule="exact"/>
              <w:ind w:left="106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Навчальний план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before="2" w:line="300" w:lineRule="exact"/>
              <w:ind w:left="107" w:right="85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бакалаврів за скороченим терміном навчання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3122" w:type="dxa"/>
          </w:tcPr>
          <w:p w:rsidR="00755DF2" w:rsidRPr="00B36F84" w:rsidRDefault="00755DF2" w:rsidP="00AD1531">
            <w:pPr>
              <w:pStyle w:val="TableParagraph"/>
              <w:spacing w:line="298" w:lineRule="exact"/>
              <w:ind w:left="106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 xml:space="preserve">Навчальний план </w:t>
            </w:r>
          </w:p>
        </w:tc>
      </w:tr>
      <w:tr w:rsidR="00755DF2" w:rsidRPr="008C1EF5" w:rsidTr="000937A7">
        <w:trPr>
          <w:trHeight w:val="592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before="1" w:line="29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адаптація плану для бакалаврів заочної (вечірньої) форми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40</w:t>
            </w:r>
          </w:p>
        </w:tc>
        <w:tc>
          <w:tcPr>
            <w:tcW w:w="3122" w:type="dxa"/>
          </w:tcPr>
          <w:p w:rsidR="00755DF2" w:rsidRPr="00B36F84" w:rsidRDefault="00755DF2" w:rsidP="00AD1531">
            <w:pPr>
              <w:pStyle w:val="TableParagraph"/>
              <w:spacing w:line="296" w:lineRule="exact"/>
              <w:ind w:left="106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 xml:space="preserve">Навчальний план </w:t>
            </w:r>
          </w:p>
        </w:tc>
      </w:tr>
      <w:tr w:rsidR="00755DF2" w:rsidRPr="008C1EF5" w:rsidTr="000937A7">
        <w:trPr>
          <w:trHeight w:val="294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7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магістрів денної форми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7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75</w:t>
            </w:r>
          </w:p>
        </w:tc>
        <w:tc>
          <w:tcPr>
            <w:tcW w:w="3122" w:type="dxa"/>
          </w:tcPr>
          <w:p w:rsidR="00755DF2" w:rsidRPr="00B36F84" w:rsidRDefault="00755DF2" w:rsidP="00AD1531">
            <w:pPr>
              <w:pStyle w:val="TableParagraph"/>
              <w:spacing w:line="275" w:lineRule="exact"/>
              <w:ind w:left="106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 xml:space="preserve">Навчальний план 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before="2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адаптація плану магістрів для заочної та вечірньої форм</w:t>
            </w:r>
          </w:p>
          <w:p w:rsidR="00755DF2" w:rsidRDefault="00755DF2" w:rsidP="00AD1531">
            <w:pPr>
              <w:pStyle w:val="TableParagraph"/>
              <w:spacing w:line="277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навчання</w:t>
            </w:r>
          </w:p>
          <w:p w:rsidR="00755DF2" w:rsidRPr="008C1EF5" w:rsidRDefault="00755DF2" w:rsidP="00AD1531">
            <w:pPr>
              <w:pStyle w:val="TableParagraph"/>
              <w:spacing w:line="277" w:lineRule="exact"/>
              <w:ind w:left="107"/>
              <w:rPr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</w:t>
            </w:r>
          </w:p>
        </w:tc>
        <w:tc>
          <w:tcPr>
            <w:tcW w:w="3122" w:type="dxa"/>
          </w:tcPr>
          <w:p w:rsidR="00755DF2" w:rsidRPr="00B36F84" w:rsidRDefault="00755DF2" w:rsidP="00AD1531">
            <w:pPr>
              <w:pStyle w:val="TableParagraph"/>
              <w:spacing w:before="2"/>
              <w:ind w:left="106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 xml:space="preserve">Навчальний план 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9B4490" w:rsidRDefault="00755DF2" w:rsidP="00AD1531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9</w:t>
            </w:r>
          </w:p>
        </w:tc>
        <w:tc>
          <w:tcPr>
            <w:tcW w:w="3841" w:type="dxa"/>
          </w:tcPr>
          <w:p w:rsidR="00755DF2" w:rsidRPr="00417236" w:rsidRDefault="00755DF2" w:rsidP="00AD1531">
            <w:pPr>
              <w:pStyle w:val="TableParagraph"/>
              <w:spacing w:before="2"/>
              <w:ind w:left="107" w:right="256"/>
              <w:rPr>
                <w:b/>
                <w:sz w:val="26"/>
                <w:lang w:val="uk-UA"/>
              </w:rPr>
            </w:pPr>
            <w:r w:rsidRPr="00417236">
              <w:rPr>
                <w:b/>
                <w:sz w:val="26"/>
                <w:lang w:val="uk-UA"/>
              </w:rPr>
              <w:t>Розроблення інформаційного пакету</w:t>
            </w:r>
          </w:p>
          <w:p w:rsidR="00755DF2" w:rsidRDefault="00755DF2" w:rsidP="00AD1531">
            <w:pPr>
              <w:pStyle w:val="TableParagraph"/>
              <w:spacing w:line="277" w:lineRule="exact"/>
              <w:ind w:left="107"/>
              <w:rPr>
                <w:b/>
                <w:sz w:val="26"/>
                <w:lang w:val="uk-UA"/>
              </w:rPr>
            </w:pPr>
            <w:r w:rsidRPr="00417236">
              <w:rPr>
                <w:b/>
                <w:sz w:val="26"/>
                <w:lang w:val="uk-UA"/>
              </w:rPr>
              <w:t>спеціальності/спеціалізації</w:t>
            </w:r>
          </w:p>
          <w:p w:rsidR="00755DF2" w:rsidRPr="00417236" w:rsidRDefault="00755DF2" w:rsidP="00AD1531">
            <w:pPr>
              <w:pStyle w:val="TableParagraph"/>
              <w:spacing w:line="277" w:lineRule="exact"/>
              <w:ind w:left="107"/>
              <w:rPr>
                <w:b/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417236" w:rsidRDefault="00755DF2" w:rsidP="00AD1531">
            <w:pPr>
              <w:pStyle w:val="TableParagraph"/>
              <w:spacing w:before="2"/>
              <w:ind w:left="89" w:right="82"/>
              <w:jc w:val="center"/>
              <w:rPr>
                <w:sz w:val="26"/>
                <w:lang w:val="uk-UA"/>
              </w:rPr>
            </w:pPr>
            <w:r w:rsidRPr="00417236">
              <w:rPr>
                <w:sz w:val="26"/>
                <w:lang w:val="uk-UA"/>
              </w:rPr>
              <w:t>200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before="2"/>
              <w:ind w:left="106"/>
              <w:rPr>
                <w:sz w:val="26"/>
                <w:lang w:val="uk-UA"/>
              </w:rPr>
            </w:pPr>
            <w:r w:rsidRPr="00417236">
              <w:rPr>
                <w:sz w:val="26"/>
                <w:lang w:val="uk-UA"/>
              </w:rPr>
              <w:t>Інформаційний пакет</w:t>
            </w:r>
          </w:p>
        </w:tc>
      </w:tr>
      <w:tr w:rsidR="00755DF2" w:rsidRPr="000B2FB8" w:rsidTr="000937A7">
        <w:trPr>
          <w:trHeight w:val="597"/>
        </w:trPr>
        <w:tc>
          <w:tcPr>
            <w:tcW w:w="812" w:type="dxa"/>
          </w:tcPr>
          <w:p w:rsidR="00755DF2" w:rsidRPr="009B4490" w:rsidRDefault="00755DF2" w:rsidP="00AD1531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10</w:t>
            </w:r>
          </w:p>
        </w:tc>
        <w:tc>
          <w:tcPr>
            <w:tcW w:w="3841" w:type="dxa"/>
          </w:tcPr>
          <w:p w:rsidR="00755DF2" w:rsidRDefault="00755DF2" w:rsidP="00AD1531">
            <w:pPr>
              <w:pStyle w:val="TableParagraph"/>
              <w:spacing w:before="6" w:line="298" w:lineRule="exact"/>
              <w:ind w:left="107" w:right="22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Супровід навчального плану в підсистемі «Деканат»</w:t>
            </w:r>
          </w:p>
          <w:p w:rsidR="00755DF2" w:rsidRPr="008C1EF5" w:rsidRDefault="00755DF2" w:rsidP="00AD1531">
            <w:pPr>
              <w:pStyle w:val="TableParagraph"/>
              <w:spacing w:before="6" w:line="298" w:lineRule="exact"/>
              <w:ind w:left="107" w:right="222"/>
              <w:rPr>
                <w:b/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40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before="6" w:line="298" w:lineRule="exact"/>
              <w:ind w:left="106" w:right="10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Посилання на сторінки, на яких проведена робота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9B4490" w:rsidRDefault="00755DF2" w:rsidP="00AD1531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11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before="2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Розроблення робочої</w:t>
            </w:r>
          </w:p>
          <w:p w:rsidR="00755DF2" w:rsidRDefault="00755DF2" w:rsidP="00AD1531">
            <w:pPr>
              <w:pStyle w:val="TableParagraph"/>
              <w:spacing w:before="6" w:line="298" w:lineRule="exact"/>
              <w:ind w:left="107" w:right="116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програми навчальної дисципліни</w:t>
            </w:r>
          </w:p>
          <w:p w:rsidR="00755DF2" w:rsidRPr="008C1EF5" w:rsidRDefault="00755DF2" w:rsidP="00AD1531">
            <w:pPr>
              <w:pStyle w:val="TableParagraph"/>
              <w:spacing w:before="6" w:line="298" w:lineRule="exact"/>
              <w:ind w:left="107" w:right="1162"/>
              <w:rPr>
                <w:b/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before="2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Робоча програма дисципліни</w:t>
            </w:r>
          </w:p>
        </w:tc>
      </w:tr>
      <w:tr w:rsidR="00755DF2" w:rsidRPr="008C1EF5" w:rsidTr="000937A7">
        <w:trPr>
          <w:trHeight w:val="294"/>
        </w:trPr>
        <w:tc>
          <w:tcPr>
            <w:tcW w:w="812" w:type="dxa"/>
            <w:vMerge w:val="restart"/>
          </w:tcPr>
          <w:p w:rsidR="00755DF2" w:rsidRPr="009B4490" w:rsidRDefault="00755DF2" w:rsidP="00AD1531">
            <w:pPr>
              <w:pStyle w:val="TableParagraph"/>
              <w:spacing w:line="296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12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AD1531">
            <w:pPr>
              <w:pStyle w:val="TableParagraph"/>
              <w:spacing w:line="274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Розроблення програми</w:t>
            </w:r>
          </w:p>
        </w:tc>
      </w:tr>
      <w:tr w:rsidR="00755DF2" w:rsidRPr="008C1EF5" w:rsidTr="000937A7">
        <w:trPr>
          <w:trHeight w:val="299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B36F84" w:rsidRDefault="00755DF2" w:rsidP="00AD1531">
            <w:pPr>
              <w:pStyle w:val="TableParagraph"/>
              <w:spacing w:before="2" w:line="278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фахових вступних екзаменів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 w:line="278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75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before="2" w:line="278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Програма екзаменів</w:t>
            </w:r>
          </w:p>
        </w:tc>
      </w:tr>
      <w:tr w:rsidR="00755DF2" w:rsidRPr="008C1EF5" w:rsidTr="000937A7">
        <w:trPr>
          <w:trHeight w:val="2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Default="00755DF2" w:rsidP="00AD1531">
            <w:pPr>
              <w:pStyle w:val="TableParagraph"/>
              <w:spacing w:line="277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вступних екзаменів</w:t>
            </w:r>
          </w:p>
          <w:p w:rsidR="00755DF2" w:rsidRPr="00B36F84" w:rsidRDefault="00755DF2" w:rsidP="00AD1531">
            <w:pPr>
              <w:pStyle w:val="TableParagraph"/>
              <w:spacing w:line="277" w:lineRule="exact"/>
              <w:ind w:left="107"/>
              <w:rPr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77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75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77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Програма екзаменів</w:t>
            </w:r>
          </w:p>
        </w:tc>
      </w:tr>
      <w:tr w:rsidR="00755DF2" w:rsidRPr="008C1EF5" w:rsidTr="000937A7">
        <w:trPr>
          <w:trHeight w:val="663"/>
        </w:trPr>
        <w:tc>
          <w:tcPr>
            <w:tcW w:w="812" w:type="dxa"/>
          </w:tcPr>
          <w:p w:rsidR="00755DF2" w:rsidRPr="009B4490" w:rsidRDefault="00755DF2" w:rsidP="00AD1531">
            <w:pPr>
              <w:pStyle w:val="TableParagraph"/>
              <w:spacing w:before="2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13</w:t>
            </w:r>
          </w:p>
        </w:tc>
        <w:tc>
          <w:tcPr>
            <w:tcW w:w="3841" w:type="dxa"/>
          </w:tcPr>
          <w:p w:rsidR="00755DF2" w:rsidRDefault="00755DF2" w:rsidP="00AD1531">
            <w:pPr>
              <w:pStyle w:val="TableParagraph"/>
              <w:spacing w:before="2"/>
              <w:ind w:left="107" w:right="22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Оновлення робочої програми навчальної дисципліни</w:t>
            </w:r>
          </w:p>
          <w:p w:rsidR="00755DF2" w:rsidRPr="008C1EF5" w:rsidRDefault="00755DF2" w:rsidP="00AD1531">
            <w:pPr>
              <w:pStyle w:val="TableParagraph"/>
              <w:spacing w:before="2"/>
              <w:ind w:left="107" w:right="222"/>
              <w:rPr>
                <w:b/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before="2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before="2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Робоча програма дисципліни</w:t>
            </w:r>
          </w:p>
        </w:tc>
      </w:tr>
      <w:tr w:rsidR="00755DF2" w:rsidRPr="000B2FB8" w:rsidTr="000937A7">
        <w:trPr>
          <w:trHeight w:val="599"/>
        </w:trPr>
        <w:tc>
          <w:tcPr>
            <w:tcW w:w="812" w:type="dxa"/>
          </w:tcPr>
          <w:p w:rsidR="00755DF2" w:rsidRPr="009B4490" w:rsidRDefault="00755DF2" w:rsidP="00AD1531">
            <w:pPr>
              <w:pStyle w:val="TableParagraph"/>
              <w:spacing w:before="1"/>
              <w:ind w:left="157" w:right="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AD1531">
            <w:pPr>
              <w:pStyle w:val="TableParagraph"/>
              <w:spacing w:line="300" w:lineRule="atLeas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Написання та підготовка до видання інформаційно-методичного забезпечення освітнього процесу:</w:t>
            </w:r>
          </w:p>
        </w:tc>
      </w:tr>
      <w:tr w:rsidR="00755DF2" w:rsidRPr="008C1EF5" w:rsidTr="000937A7">
        <w:trPr>
          <w:trHeight w:val="614"/>
        </w:trPr>
        <w:tc>
          <w:tcPr>
            <w:tcW w:w="812" w:type="dxa"/>
            <w:vMerge w:val="restart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конспекти лекцій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  <w:p w:rsidR="00755DF2" w:rsidRPr="008C1EF5" w:rsidRDefault="00755DF2" w:rsidP="00AD1531">
            <w:pPr>
              <w:pStyle w:val="TableParagraph"/>
              <w:spacing w:before="1" w:line="298" w:lineRule="exact"/>
              <w:ind w:left="89" w:right="8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кредит ЄКТС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Конспект</w:t>
            </w:r>
          </w:p>
        </w:tc>
      </w:tr>
      <w:tr w:rsidR="00755DF2" w:rsidRPr="008C1EF5" w:rsidTr="000937A7">
        <w:trPr>
          <w:trHeight w:val="894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 w:right="104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 студентам за видами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навчальних занять та практик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25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" w:right="8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кредит ЄКТС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8C1EF5" w:rsidTr="000937A7">
        <w:trPr>
          <w:trHeight w:val="599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 до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курсових робіт (проектів)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методичні рекомендації з підготовки до </w:t>
            </w:r>
            <w:r>
              <w:rPr>
                <w:sz w:val="26"/>
                <w:lang w:val="uk-UA"/>
              </w:rPr>
              <w:t>атестаційних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екзаменів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8C1EF5" w:rsidTr="000937A7">
        <w:trPr>
          <w:trHeight w:val="90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 до</w:t>
            </w:r>
          </w:p>
          <w:p w:rsidR="00755DF2" w:rsidRPr="008C1EF5" w:rsidRDefault="00755DF2" w:rsidP="00AD1531">
            <w:pPr>
              <w:pStyle w:val="TableParagraph"/>
              <w:spacing w:before="6" w:line="298" w:lineRule="exact"/>
              <w:ind w:left="107" w:right="58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виконання </w:t>
            </w:r>
            <w:r w:rsidRPr="00B36F84">
              <w:rPr>
                <w:sz w:val="26"/>
                <w:lang w:val="uk-UA"/>
              </w:rPr>
              <w:t>кваліфікаційних робіт</w:t>
            </w:r>
            <w:r w:rsidRPr="008C1EF5">
              <w:rPr>
                <w:sz w:val="26"/>
                <w:lang w:val="uk-UA"/>
              </w:rPr>
              <w:t xml:space="preserve"> 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" w:right="8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кредит ЄКТС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 w:val="restart"/>
          </w:tcPr>
          <w:p w:rsidR="00755DF2" w:rsidRPr="009B4490" w:rsidRDefault="00755DF2" w:rsidP="009B4490">
            <w:pPr>
              <w:pStyle w:val="TableParagraph"/>
              <w:spacing w:line="293" w:lineRule="exact"/>
              <w:ind w:left="276"/>
              <w:rPr>
                <w:b/>
                <w:sz w:val="26"/>
              </w:rPr>
            </w:pPr>
            <w:r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</w:rPr>
              <w:t>5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Перероблення, доповнення та підготовка до перевидання інформаційно-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методичного забезпечення освітнього процесу:</w:t>
            </w:r>
          </w:p>
        </w:tc>
      </w:tr>
      <w:tr w:rsidR="00755DF2" w:rsidRPr="008C1EF5" w:rsidTr="000937A7">
        <w:trPr>
          <w:trHeight w:val="299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B36F84" w:rsidRDefault="00755DF2" w:rsidP="00AD1531">
            <w:pPr>
              <w:pStyle w:val="TableParagraph"/>
              <w:spacing w:line="280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конспекти лекцій</w:t>
            </w:r>
          </w:p>
        </w:tc>
        <w:tc>
          <w:tcPr>
            <w:tcW w:w="2582" w:type="dxa"/>
            <w:gridSpan w:val="2"/>
            <w:vMerge w:val="restart"/>
          </w:tcPr>
          <w:p w:rsidR="00755DF2" w:rsidRPr="00B36F84" w:rsidRDefault="00755DF2" w:rsidP="00AD1531">
            <w:pPr>
              <w:pStyle w:val="TableParagraph"/>
              <w:spacing w:line="295" w:lineRule="exact"/>
              <w:ind w:left="22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10 на кредит ЄКТС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80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Конспект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B36F84" w:rsidRDefault="00755DF2" w:rsidP="00AD1531">
            <w:pPr>
              <w:pStyle w:val="TableParagraph"/>
              <w:ind w:left="107" w:right="1049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методичні рекомендації студентам за видами</w:t>
            </w:r>
          </w:p>
          <w:p w:rsidR="00755DF2" w:rsidRPr="00B36F84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навчальних занять та практик</w:t>
            </w:r>
          </w:p>
        </w:tc>
        <w:tc>
          <w:tcPr>
            <w:tcW w:w="2582" w:type="dxa"/>
            <w:gridSpan w:val="2"/>
            <w:vMerge/>
            <w:tcBorders>
              <w:top w:val="nil"/>
            </w:tcBorders>
          </w:tcPr>
          <w:p w:rsidR="00755DF2" w:rsidRPr="00B36F84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B36F84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методичні рекомендації до</w:t>
            </w:r>
          </w:p>
          <w:p w:rsidR="00755DF2" w:rsidRPr="00B36F84" w:rsidRDefault="00755DF2" w:rsidP="00AD1531">
            <w:pPr>
              <w:pStyle w:val="TableParagraph"/>
              <w:spacing w:before="1" w:line="283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курсових робіт (проектів)</w:t>
            </w:r>
          </w:p>
        </w:tc>
        <w:tc>
          <w:tcPr>
            <w:tcW w:w="2582" w:type="dxa"/>
            <w:gridSpan w:val="2"/>
            <w:vMerge/>
            <w:tcBorders>
              <w:top w:val="nil"/>
            </w:tcBorders>
          </w:tcPr>
          <w:p w:rsidR="00755DF2" w:rsidRPr="00B36F84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B36F84" w:rsidRDefault="00755DF2" w:rsidP="00AD1531">
            <w:pPr>
              <w:pStyle w:val="TableParagraph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методичні рекомендації з підготовки до кваліфікаційних</w:t>
            </w:r>
          </w:p>
          <w:p w:rsidR="00755DF2" w:rsidRPr="00B36F84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>екзаменів</w:t>
            </w:r>
          </w:p>
        </w:tc>
        <w:tc>
          <w:tcPr>
            <w:tcW w:w="2582" w:type="dxa"/>
            <w:gridSpan w:val="2"/>
            <w:vMerge/>
            <w:tcBorders>
              <w:top w:val="nil"/>
            </w:tcBorders>
          </w:tcPr>
          <w:p w:rsidR="00755DF2" w:rsidRPr="00B36F84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8C1EF5" w:rsidTr="000937A7">
        <w:trPr>
          <w:trHeight w:val="716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B36F84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B36F84">
              <w:rPr>
                <w:sz w:val="26"/>
                <w:lang w:val="uk-UA"/>
              </w:rPr>
              <w:t xml:space="preserve">методичні рекомендації до виконання кваліфікаційних робіт </w:t>
            </w:r>
          </w:p>
        </w:tc>
        <w:tc>
          <w:tcPr>
            <w:tcW w:w="2582" w:type="dxa"/>
            <w:gridSpan w:val="2"/>
            <w:vMerge/>
            <w:tcBorders>
              <w:top w:val="nil"/>
            </w:tcBorders>
          </w:tcPr>
          <w:p w:rsidR="00755DF2" w:rsidRPr="00B36F84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Методичні рекомендації</w:t>
            </w:r>
          </w:p>
        </w:tc>
      </w:tr>
      <w:tr w:rsidR="00755DF2" w:rsidRPr="000B2FB8" w:rsidTr="000937A7">
        <w:trPr>
          <w:trHeight w:val="297"/>
        </w:trPr>
        <w:tc>
          <w:tcPr>
            <w:tcW w:w="812" w:type="dxa"/>
            <w:vMerge w:val="restart"/>
          </w:tcPr>
          <w:p w:rsidR="00755DF2" w:rsidRPr="009B4490" w:rsidRDefault="00755DF2" w:rsidP="009B4490">
            <w:pPr>
              <w:pStyle w:val="TableParagraph"/>
              <w:spacing w:line="293" w:lineRule="exact"/>
              <w:ind w:left="276"/>
              <w:rPr>
                <w:b/>
                <w:sz w:val="26"/>
              </w:rPr>
            </w:pPr>
            <w:r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</w:rPr>
              <w:t>6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AD1531">
            <w:pPr>
              <w:pStyle w:val="TableParagraph"/>
              <w:spacing w:line="277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Розробка демонстраційних матеріалів до навчальних занять:</w:t>
            </w:r>
          </w:p>
        </w:tc>
      </w:tr>
      <w:tr w:rsidR="00755DF2" w:rsidRPr="008C1EF5" w:rsidTr="000937A7">
        <w:trPr>
          <w:trHeight w:val="599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слайди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79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0,5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89" w:right="83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слайд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Презентація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відеоматеріали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5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89" w:right="7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хвилину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Відеофільм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B36F84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стенди, діючі моделі, натурні зразки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106" w:right="3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Стенд, модель, натурні зразки</w:t>
            </w:r>
          </w:p>
        </w:tc>
      </w:tr>
      <w:tr w:rsidR="00755DF2" w:rsidRPr="008C1EF5" w:rsidTr="000937A7">
        <w:trPr>
          <w:trHeight w:val="600"/>
        </w:trPr>
        <w:tc>
          <w:tcPr>
            <w:tcW w:w="812" w:type="dxa"/>
          </w:tcPr>
          <w:p w:rsidR="00755DF2" w:rsidRPr="009B4490" w:rsidRDefault="00755DF2" w:rsidP="009B4490">
            <w:pPr>
              <w:pStyle w:val="TableParagraph"/>
              <w:spacing w:line="295" w:lineRule="exact"/>
              <w:ind w:left="157" w:right="148"/>
              <w:jc w:val="center"/>
              <w:rPr>
                <w:b/>
                <w:sz w:val="26"/>
              </w:rPr>
            </w:pPr>
            <w:r w:rsidRPr="00B36F84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</w:rPr>
              <w:t>7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Розроблення дистанційного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курсу з дисциплін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 на кредит ЄКТС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9B4490" w:rsidRDefault="00755DF2" w:rsidP="009B4490">
            <w:pPr>
              <w:pStyle w:val="TableParagraph"/>
              <w:spacing w:line="293" w:lineRule="exact"/>
              <w:ind w:left="157" w:right="148"/>
              <w:jc w:val="center"/>
              <w:rPr>
                <w:b/>
                <w:sz w:val="26"/>
              </w:rPr>
            </w:pPr>
            <w:r w:rsidRPr="00B36F84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</w:rPr>
              <w:t>8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Оновлення та доповнення матеріалів дистанційного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курсу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84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 на кредит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0937A7">
        <w:trPr>
          <w:trHeight w:val="309"/>
        </w:trPr>
        <w:tc>
          <w:tcPr>
            <w:tcW w:w="812" w:type="dxa"/>
            <w:vMerge w:val="restart"/>
          </w:tcPr>
          <w:p w:rsidR="00755DF2" w:rsidRPr="009B4490" w:rsidRDefault="00755DF2" w:rsidP="009B4490">
            <w:pPr>
              <w:pStyle w:val="TableParagraph"/>
              <w:spacing w:line="293" w:lineRule="exact"/>
              <w:ind w:left="276"/>
              <w:rPr>
                <w:b/>
                <w:sz w:val="26"/>
              </w:rPr>
            </w:pPr>
            <w:r w:rsidRPr="00B36F84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</w:rPr>
              <w:t>9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AD1531">
            <w:pPr>
              <w:pStyle w:val="TableParagraph"/>
              <w:spacing w:line="289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Розроблення засобів діагностики (завдання та еталон рішення)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Тести для поточних контролів з навчальної дисципліни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54" w:lineRule="exact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1</w:t>
            </w:r>
          </w:p>
          <w:p w:rsidR="00755DF2" w:rsidRPr="008C1EF5" w:rsidRDefault="00755DF2" w:rsidP="00AD1531">
            <w:pPr>
              <w:pStyle w:val="TableParagraph"/>
              <w:spacing w:line="284" w:lineRule="exact"/>
              <w:ind w:left="89" w:right="8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 (тест)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16" w:lineRule="auto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 поточного контролю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ККР д</w:t>
            </w:r>
            <w:r w:rsidRPr="008C1EF5">
              <w:rPr>
                <w:sz w:val="26"/>
                <w:lang w:val="uk-UA"/>
              </w:rPr>
              <w:t>ля підсумкового</w:t>
            </w:r>
          </w:p>
          <w:p w:rsidR="00755DF2" w:rsidRPr="008C1EF5" w:rsidRDefault="00755DF2" w:rsidP="00AD1531">
            <w:pPr>
              <w:pStyle w:val="TableParagraph"/>
              <w:spacing w:before="5" w:line="298" w:lineRule="exact"/>
              <w:ind w:left="107" w:right="116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контролю з навчальної дисципліни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55" w:lineRule="exact"/>
              <w:ind w:left="89" w:right="79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1,5</w:t>
            </w:r>
          </w:p>
          <w:p w:rsidR="00755DF2" w:rsidRPr="008C1EF5" w:rsidRDefault="00755DF2" w:rsidP="00AD1531">
            <w:pPr>
              <w:pStyle w:val="TableParagraph"/>
              <w:spacing w:line="285" w:lineRule="exact"/>
              <w:ind w:left="89" w:right="8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 ККР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18" w:lineRule="auto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 поточного контролю</w:t>
            </w:r>
          </w:p>
        </w:tc>
      </w:tr>
      <w:tr w:rsidR="00755DF2" w:rsidRPr="008C1EF5" w:rsidTr="000937A7">
        <w:trPr>
          <w:trHeight w:val="808"/>
        </w:trPr>
        <w:tc>
          <w:tcPr>
            <w:tcW w:w="812" w:type="dxa"/>
            <w:vMerge w:val="restart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 w:right="107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ККР з кваліфікаційного екзамену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56" w:lineRule="exact"/>
              <w:ind w:left="561" w:right="55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2,5</w:t>
            </w:r>
          </w:p>
          <w:p w:rsidR="00755DF2" w:rsidRPr="008C1EF5" w:rsidRDefault="00755DF2" w:rsidP="00AD1531">
            <w:pPr>
              <w:pStyle w:val="TableParagraph"/>
              <w:spacing w:line="284" w:lineRule="exact"/>
              <w:ind w:left="561" w:right="56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 ККР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16" w:lineRule="auto"/>
              <w:ind w:left="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 кваліфікаційного</w:t>
            </w:r>
          </w:p>
          <w:p w:rsidR="00755DF2" w:rsidRPr="008C1EF5" w:rsidRDefault="00755DF2" w:rsidP="00AD1531">
            <w:pPr>
              <w:pStyle w:val="TableParagraph"/>
              <w:spacing w:line="254" w:lineRule="exact"/>
              <w:ind w:left="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екзамену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 w:right="78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Білети до вступних випробувань, професійно-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орієнтованих олімпіад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54" w:lineRule="exact"/>
              <w:ind w:left="561" w:right="55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2,5</w:t>
            </w:r>
          </w:p>
          <w:p w:rsidR="00755DF2" w:rsidRPr="008C1EF5" w:rsidRDefault="00755DF2" w:rsidP="00AD1531">
            <w:pPr>
              <w:pStyle w:val="TableParagraph"/>
              <w:spacing w:line="284" w:lineRule="exact"/>
              <w:ind w:left="560" w:right="56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69" w:lineRule="exact"/>
              <w:ind w:left="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Білети до олімпіад з навчальних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дисциплін тощо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561" w:right="55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1,0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560" w:right="56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107" w:right="111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Білети до ректорського контролю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561" w:right="55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1,5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560" w:right="56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</w:t>
            </w:r>
          </w:p>
        </w:tc>
      </w:tr>
      <w:tr w:rsidR="00755DF2" w:rsidRPr="008C1EF5" w:rsidTr="000937A7">
        <w:trPr>
          <w:trHeight w:val="600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Білети з екзаменів до вступу в</w:t>
            </w:r>
          </w:p>
          <w:p w:rsidR="00755DF2" w:rsidRPr="008C1EF5" w:rsidRDefault="00755DF2" w:rsidP="00AD1531">
            <w:pPr>
              <w:pStyle w:val="TableParagraph"/>
              <w:spacing w:before="1" w:line="284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аспірантуру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561" w:right="55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1,5</w:t>
            </w:r>
          </w:p>
          <w:p w:rsidR="00755DF2" w:rsidRPr="008C1EF5" w:rsidRDefault="00755DF2" w:rsidP="00AD1531">
            <w:pPr>
              <w:pStyle w:val="TableParagraph"/>
              <w:spacing w:before="1" w:line="284" w:lineRule="exact"/>
              <w:ind w:left="560" w:right="56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841" w:type="dxa"/>
          </w:tcPr>
          <w:p w:rsidR="00755DF2" w:rsidRPr="00212A6F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Білети з кандидатських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7"/>
              <w:rPr>
                <w:sz w:val="26"/>
                <w:lang w:val="uk-UA"/>
              </w:rPr>
            </w:pPr>
            <w:r w:rsidRPr="00212A6F">
              <w:rPr>
                <w:sz w:val="26"/>
                <w:lang w:val="uk-UA"/>
              </w:rPr>
              <w:t>екзаменів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561" w:right="55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1,5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560" w:right="56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білет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Засоби діагностики</w:t>
            </w:r>
          </w:p>
        </w:tc>
      </w:tr>
      <w:tr w:rsidR="00755DF2" w:rsidRPr="008C1EF5" w:rsidTr="000937A7">
        <w:trPr>
          <w:trHeight w:val="1795"/>
        </w:trPr>
        <w:tc>
          <w:tcPr>
            <w:tcW w:w="812" w:type="dxa"/>
          </w:tcPr>
          <w:p w:rsidR="00755DF2" w:rsidRPr="005D17BA" w:rsidRDefault="00755DF2" w:rsidP="00E8280D">
            <w:pPr>
              <w:pStyle w:val="TableParagraph"/>
              <w:spacing w:line="295" w:lineRule="exact"/>
              <w:ind w:left="276"/>
              <w:rPr>
                <w:b/>
                <w:sz w:val="26"/>
                <w:lang w:val="uk-UA"/>
              </w:rPr>
            </w:pPr>
            <w:r w:rsidRPr="005D17BA">
              <w:rPr>
                <w:b/>
                <w:sz w:val="26"/>
                <w:lang w:val="uk-UA"/>
              </w:rPr>
              <w:t>2</w:t>
            </w:r>
            <w:r>
              <w:rPr>
                <w:b/>
                <w:sz w:val="26"/>
                <w:lang w:val="uk-UA"/>
              </w:rPr>
              <w:t>0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Розробка методичного забезпечення інтерактивних методів навчання (майстер- класи, кейси, імітаційні і</w:t>
            </w:r>
          </w:p>
          <w:p w:rsidR="00755DF2" w:rsidRPr="008C1EF5" w:rsidRDefault="00755DF2" w:rsidP="00AD1531">
            <w:pPr>
              <w:pStyle w:val="TableParagraph"/>
              <w:spacing w:line="300" w:lineRule="exact"/>
              <w:ind w:left="107" w:right="1085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ділові ігри, ситуаційні комп’ютерні ігри)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0" w:right="1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5</w:t>
            </w:r>
          </w:p>
          <w:p w:rsidR="00755DF2" w:rsidRPr="008C1EF5" w:rsidRDefault="00755DF2" w:rsidP="00AD1531">
            <w:pPr>
              <w:pStyle w:val="TableParagraph"/>
              <w:spacing w:before="1" w:line="298" w:lineRule="exact"/>
              <w:ind w:left="89" w:right="87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годину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89" w:right="9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аудиторних занять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Методичний,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 матеріал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5D17BA" w:rsidRDefault="00755DF2" w:rsidP="00AD1531">
            <w:pPr>
              <w:pStyle w:val="TableParagraph"/>
              <w:spacing w:line="295" w:lineRule="exact"/>
              <w:ind w:left="276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21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 w:right="360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Рецензування та експертиза навчально-методичних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матеріалів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4" w:lineRule="exact"/>
              <w:ind w:left="79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89" w:right="1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друк.арк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рецензії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A24838" w:rsidRDefault="00755DF2" w:rsidP="00AD1531">
            <w:pPr>
              <w:pStyle w:val="TableParagraph"/>
              <w:spacing w:line="295" w:lineRule="exact"/>
              <w:ind w:left="276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22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 w:right="581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Розробка дидактичного та методичного забезпечення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дистанційних курсів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9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89" w:right="9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кредит ЄКТС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Методичний,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 матеріал</w:t>
            </w:r>
          </w:p>
        </w:tc>
      </w:tr>
      <w:tr w:rsidR="00755DF2" w:rsidRPr="008C1EF5" w:rsidTr="000937A7">
        <w:trPr>
          <w:trHeight w:val="1194"/>
        </w:trPr>
        <w:tc>
          <w:tcPr>
            <w:tcW w:w="812" w:type="dxa"/>
          </w:tcPr>
          <w:p w:rsidR="00755DF2" w:rsidRPr="00A24838" w:rsidRDefault="00755DF2" w:rsidP="00AD1531">
            <w:pPr>
              <w:pStyle w:val="TableParagraph"/>
              <w:spacing w:line="293" w:lineRule="exact"/>
              <w:ind w:left="276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23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 w:right="50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Підготовка </w:t>
            </w:r>
            <w:r>
              <w:rPr>
                <w:b/>
                <w:sz w:val="26"/>
                <w:lang w:val="uk-UA"/>
              </w:rPr>
              <w:t>ліцензійної /</w:t>
            </w:r>
            <w:r w:rsidRPr="008C1EF5">
              <w:rPr>
                <w:b/>
                <w:sz w:val="26"/>
                <w:lang w:val="uk-UA"/>
              </w:rPr>
              <w:t>акредитаційної справи</w:t>
            </w:r>
          </w:p>
          <w:p w:rsidR="00755DF2" w:rsidRPr="008C1EF5" w:rsidRDefault="00755DF2" w:rsidP="0019177D">
            <w:pPr>
              <w:pStyle w:val="TableParagraph"/>
              <w:ind w:left="0" w:right="504"/>
              <w:rPr>
                <w:b/>
                <w:sz w:val="26"/>
                <w:lang w:val="uk-UA"/>
              </w:rPr>
            </w:pP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9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" w:right="9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(розподіл між авторами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89" w:right="93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пропорційно внеску)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Акредитаційна справа</w:t>
            </w:r>
          </w:p>
        </w:tc>
      </w:tr>
      <w:tr w:rsidR="00755DF2" w:rsidRPr="000B2FB8" w:rsidTr="000937A7">
        <w:trPr>
          <w:trHeight w:val="299"/>
        </w:trPr>
        <w:tc>
          <w:tcPr>
            <w:tcW w:w="812" w:type="dxa"/>
          </w:tcPr>
          <w:p w:rsidR="00755DF2" w:rsidRPr="00A24838" w:rsidRDefault="00755DF2" w:rsidP="00AD1531">
            <w:pPr>
              <w:pStyle w:val="TableParagraph"/>
              <w:spacing w:line="280" w:lineRule="exact"/>
              <w:ind w:left="276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24</w:t>
            </w:r>
          </w:p>
        </w:tc>
        <w:tc>
          <w:tcPr>
            <w:tcW w:w="9545" w:type="dxa"/>
            <w:gridSpan w:val="4"/>
          </w:tcPr>
          <w:p w:rsidR="00755DF2" w:rsidRPr="008C1EF5" w:rsidRDefault="00755DF2" w:rsidP="00AD1531">
            <w:pPr>
              <w:pStyle w:val="TableParagraph"/>
              <w:spacing w:line="280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до навчальних занять за дисципліною, що:</w:t>
            </w:r>
          </w:p>
        </w:tc>
      </w:tr>
      <w:tr w:rsidR="00755DF2" w:rsidRPr="008C1EF5" w:rsidTr="003931DE">
        <w:trPr>
          <w:trHeight w:val="300"/>
        </w:trPr>
        <w:tc>
          <w:tcPr>
            <w:tcW w:w="10357" w:type="dxa"/>
            <w:gridSpan w:val="5"/>
          </w:tcPr>
          <w:p w:rsidR="00755DF2" w:rsidRPr="008C1EF5" w:rsidRDefault="00755DF2" w:rsidP="00AD1531">
            <w:pPr>
              <w:pStyle w:val="TableParagraph"/>
              <w:spacing w:line="280" w:lineRule="exact"/>
              <w:ind w:left="107"/>
              <w:rPr>
                <w:i/>
                <w:sz w:val="26"/>
                <w:lang w:val="uk-UA"/>
              </w:rPr>
            </w:pPr>
            <w:r w:rsidRPr="008C1EF5">
              <w:rPr>
                <w:i/>
                <w:sz w:val="26"/>
                <w:lang w:val="uk-UA"/>
              </w:rPr>
              <w:t>викладається вперше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2</w:t>
            </w:r>
            <w:r w:rsidRPr="00742B41">
              <w:rPr>
                <w:sz w:val="26"/>
              </w:rPr>
              <w:t>4</w:t>
            </w:r>
            <w:r w:rsidRPr="00742B41">
              <w:rPr>
                <w:sz w:val="26"/>
                <w:lang w:val="uk-UA"/>
              </w:rPr>
              <w:t>.1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лекційні заняття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3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89" w:right="7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аудиторну годину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План лекції, презентація</w:t>
            </w:r>
          </w:p>
        </w:tc>
      </w:tr>
      <w:tr w:rsidR="00755DF2" w:rsidRPr="008C1EF5" w:rsidTr="000937A7">
        <w:trPr>
          <w:trHeight w:val="1194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2</w:t>
            </w:r>
            <w:r w:rsidRPr="00742B41">
              <w:rPr>
                <w:sz w:val="26"/>
              </w:rPr>
              <w:t>4</w:t>
            </w:r>
            <w:r w:rsidRPr="00742B41">
              <w:rPr>
                <w:sz w:val="26"/>
                <w:lang w:val="uk-UA"/>
              </w:rPr>
              <w:t>.2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практичні, лабораторні, семінарські заняття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89" w:right="7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аудиторну годину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111" w:right="13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 матеріал, завдання до лабораторних робіт, план</w:t>
            </w:r>
          </w:p>
          <w:p w:rsidR="00755DF2" w:rsidRPr="008C1EF5" w:rsidRDefault="00755DF2" w:rsidP="00AD1531">
            <w:pPr>
              <w:pStyle w:val="TableParagraph"/>
              <w:spacing w:line="282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занять</w:t>
            </w:r>
          </w:p>
        </w:tc>
      </w:tr>
      <w:tr w:rsidR="00755DF2" w:rsidRPr="000B2FB8" w:rsidTr="001740B4">
        <w:trPr>
          <w:trHeight w:val="599"/>
        </w:trPr>
        <w:tc>
          <w:tcPr>
            <w:tcW w:w="812" w:type="dxa"/>
            <w:tcBorders>
              <w:bottom w:val="single" w:sz="4" w:space="0" w:color="auto"/>
            </w:tcBorders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2</w:t>
            </w:r>
            <w:r w:rsidRPr="00742B41">
              <w:rPr>
                <w:sz w:val="26"/>
              </w:rPr>
              <w:t>4</w:t>
            </w:r>
            <w:r w:rsidRPr="00742B41">
              <w:rPr>
                <w:sz w:val="26"/>
                <w:lang w:val="uk-UA"/>
              </w:rPr>
              <w:t>.3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англійською мовою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4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89" w:right="7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аудиторну годину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План лекції, презентація,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 матеріал</w:t>
            </w:r>
          </w:p>
        </w:tc>
      </w:tr>
      <w:tr w:rsidR="00755DF2" w:rsidRPr="008C1EF5" w:rsidTr="008C7181">
        <w:trPr>
          <w:trHeight w:val="297"/>
        </w:trPr>
        <w:tc>
          <w:tcPr>
            <w:tcW w:w="10357" w:type="dxa"/>
            <w:gridSpan w:val="5"/>
            <w:tcBorders>
              <w:top w:val="single" w:sz="4" w:space="0" w:color="auto"/>
            </w:tcBorders>
          </w:tcPr>
          <w:p w:rsidR="00755DF2" w:rsidRPr="00742B41" w:rsidRDefault="00755DF2" w:rsidP="00AD1531">
            <w:pPr>
              <w:pStyle w:val="TableParagraph"/>
              <w:spacing w:line="277" w:lineRule="exact"/>
              <w:ind w:left="107"/>
              <w:rPr>
                <w:i/>
                <w:sz w:val="26"/>
                <w:lang w:val="uk-UA"/>
              </w:rPr>
            </w:pPr>
            <w:r w:rsidRPr="00742B41">
              <w:rPr>
                <w:i/>
                <w:sz w:val="26"/>
                <w:lang w:val="uk-UA"/>
              </w:rPr>
              <w:t>викладалась раніше</w:t>
            </w:r>
          </w:p>
        </w:tc>
      </w:tr>
      <w:tr w:rsidR="00755DF2" w:rsidRPr="008C1EF5" w:rsidTr="000937A7">
        <w:trPr>
          <w:trHeight w:val="599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2</w:t>
            </w:r>
            <w:r w:rsidRPr="00742B41">
              <w:rPr>
                <w:sz w:val="26"/>
              </w:rPr>
              <w:t>4</w:t>
            </w:r>
            <w:r w:rsidRPr="00742B41">
              <w:rPr>
                <w:sz w:val="26"/>
                <w:lang w:val="uk-UA"/>
              </w:rPr>
              <w:t>.4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лекційні заняття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1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89" w:right="7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аудиторну годину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План лекції, презентація</w:t>
            </w:r>
          </w:p>
        </w:tc>
      </w:tr>
      <w:tr w:rsidR="00755DF2" w:rsidRPr="000B2FB8" w:rsidTr="000937A7">
        <w:trPr>
          <w:trHeight w:val="1195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2</w:t>
            </w:r>
            <w:r w:rsidRPr="00742B41">
              <w:rPr>
                <w:sz w:val="26"/>
              </w:rPr>
              <w:t>4</w:t>
            </w:r>
            <w:r w:rsidRPr="00742B41">
              <w:rPr>
                <w:sz w:val="26"/>
                <w:lang w:val="uk-UA"/>
              </w:rPr>
              <w:t>.5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практичні, лабораторні, семінарські заняття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74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0,5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" w:right="7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аудиторну годину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 матеріал, завдання до</w:t>
            </w:r>
          </w:p>
          <w:p w:rsidR="00755DF2" w:rsidRPr="008C1EF5" w:rsidRDefault="00755DF2" w:rsidP="00AD1531">
            <w:pPr>
              <w:pStyle w:val="TableParagraph"/>
              <w:spacing w:before="1" w:line="298" w:lineRule="exact"/>
              <w:ind w:left="111" w:right="12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лабораторних робіт, план занять</w:t>
            </w:r>
          </w:p>
        </w:tc>
      </w:tr>
      <w:tr w:rsidR="00755DF2" w:rsidRPr="000B2FB8" w:rsidTr="000937A7">
        <w:trPr>
          <w:trHeight w:val="599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2</w:t>
            </w:r>
            <w:r w:rsidRPr="00742B41">
              <w:rPr>
                <w:sz w:val="26"/>
              </w:rPr>
              <w:t>4</w:t>
            </w:r>
            <w:r w:rsidRPr="00742B41">
              <w:rPr>
                <w:sz w:val="26"/>
                <w:lang w:val="uk-UA"/>
              </w:rPr>
              <w:t>.6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англійською мовою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89" w:right="7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аудиторну годину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План лекції, презентація,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 матеріал</w:t>
            </w:r>
          </w:p>
        </w:tc>
      </w:tr>
      <w:tr w:rsidR="00755DF2" w:rsidRPr="00742B41" w:rsidTr="000937A7">
        <w:trPr>
          <w:trHeight w:val="5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3" w:lineRule="exact"/>
              <w:ind w:left="276"/>
              <w:rPr>
                <w:b/>
                <w:sz w:val="26"/>
              </w:rPr>
            </w:pPr>
            <w:r w:rsidRPr="00742B41">
              <w:rPr>
                <w:b/>
                <w:sz w:val="26"/>
                <w:lang w:val="uk-UA"/>
              </w:rPr>
              <w:t>2</w:t>
            </w:r>
            <w:r w:rsidRPr="00742B41">
              <w:rPr>
                <w:b/>
                <w:sz w:val="26"/>
              </w:rPr>
              <w:t>5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spacing w:line="293" w:lineRule="exact"/>
              <w:ind w:left="107"/>
              <w:rPr>
                <w:b/>
                <w:sz w:val="26"/>
                <w:lang w:val="uk-UA"/>
              </w:rPr>
            </w:pPr>
            <w:r w:rsidRPr="00742B41">
              <w:rPr>
                <w:b/>
                <w:sz w:val="26"/>
                <w:lang w:val="uk-UA"/>
              </w:rPr>
              <w:t>Розроблення Додатка до</w:t>
            </w:r>
          </w:p>
          <w:p w:rsidR="00755DF2" w:rsidRPr="00742B41" w:rsidRDefault="00755DF2" w:rsidP="00AD1531">
            <w:pPr>
              <w:pStyle w:val="TableParagraph"/>
              <w:spacing w:before="1" w:line="283" w:lineRule="exact"/>
              <w:ind w:left="107"/>
              <w:rPr>
                <w:b/>
                <w:sz w:val="26"/>
                <w:lang w:val="uk-UA"/>
              </w:rPr>
            </w:pPr>
            <w:r w:rsidRPr="00742B41">
              <w:rPr>
                <w:b/>
                <w:sz w:val="26"/>
                <w:lang w:val="uk-UA"/>
              </w:rPr>
              <w:t>диплома</w:t>
            </w:r>
          </w:p>
        </w:tc>
        <w:tc>
          <w:tcPr>
            <w:tcW w:w="2582" w:type="dxa"/>
            <w:gridSpan w:val="2"/>
          </w:tcPr>
          <w:p w:rsidR="00755DF2" w:rsidRPr="00742B41" w:rsidRDefault="00755DF2" w:rsidP="00AD1531">
            <w:pPr>
              <w:pStyle w:val="TableParagraph"/>
              <w:spacing w:line="293" w:lineRule="exact"/>
              <w:ind w:left="89" w:right="77"/>
              <w:jc w:val="center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70</w:t>
            </w:r>
          </w:p>
        </w:tc>
        <w:tc>
          <w:tcPr>
            <w:tcW w:w="3122" w:type="dxa"/>
          </w:tcPr>
          <w:p w:rsidR="00755DF2" w:rsidRPr="00742B41" w:rsidRDefault="00755DF2" w:rsidP="00AD1531">
            <w:pPr>
              <w:pStyle w:val="TableParagraph"/>
              <w:spacing w:line="293" w:lineRule="exact"/>
              <w:ind w:left="111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Текст Додатка до</w:t>
            </w:r>
          </w:p>
          <w:p w:rsidR="00755DF2" w:rsidRPr="00742B41" w:rsidRDefault="00755DF2" w:rsidP="00AD1531">
            <w:pPr>
              <w:pStyle w:val="TableParagraph"/>
              <w:spacing w:before="1" w:line="283" w:lineRule="exact"/>
              <w:ind w:left="111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диплома</w:t>
            </w:r>
          </w:p>
        </w:tc>
      </w:tr>
      <w:tr w:rsidR="00755DF2" w:rsidRPr="00742B41" w:rsidTr="000937A7">
        <w:trPr>
          <w:trHeight w:val="5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276"/>
              <w:rPr>
                <w:b/>
                <w:sz w:val="26"/>
              </w:rPr>
            </w:pPr>
            <w:r w:rsidRPr="00742B41">
              <w:rPr>
                <w:b/>
                <w:sz w:val="26"/>
                <w:lang w:val="uk-UA"/>
              </w:rPr>
              <w:t>2</w:t>
            </w:r>
            <w:r w:rsidRPr="00742B41">
              <w:rPr>
                <w:b/>
                <w:sz w:val="26"/>
              </w:rPr>
              <w:t>6</w:t>
            </w:r>
          </w:p>
        </w:tc>
        <w:tc>
          <w:tcPr>
            <w:tcW w:w="3841" w:type="dxa"/>
          </w:tcPr>
          <w:p w:rsidR="00755DF2" w:rsidRPr="00742B41" w:rsidRDefault="00755DF2" w:rsidP="00AD1531">
            <w:pPr>
              <w:pStyle w:val="TableParagraph"/>
              <w:spacing w:line="298" w:lineRule="exact"/>
              <w:ind w:left="107"/>
              <w:rPr>
                <w:b/>
                <w:sz w:val="26"/>
                <w:lang w:val="uk-UA"/>
              </w:rPr>
            </w:pPr>
            <w:r w:rsidRPr="00742B41">
              <w:rPr>
                <w:b/>
                <w:sz w:val="26"/>
                <w:lang w:val="uk-UA"/>
              </w:rPr>
              <w:t>Переклад іноземною мовою Додатка до диплома</w:t>
            </w:r>
          </w:p>
        </w:tc>
        <w:tc>
          <w:tcPr>
            <w:tcW w:w="2582" w:type="dxa"/>
            <w:gridSpan w:val="2"/>
          </w:tcPr>
          <w:p w:rsidR="00755DF2" w:rsidRPr="00742B41" w:rsidRDefault="00755DF2" w:rsidP="00AD1531">
            <w:pPr>
              <w:pStyle w:val="TableParagraph"/>
              <w:spacing w:line="295" w:lineRule="exact"/>
              <w:ind w:left="89" w:right="77"/>
              <w:jc w:val="center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50</w:t>
            </w:r>
          </w:p>
        </w:tc>
        <w:tc>
          <w:tcPr>
            <w:tcW w:w="3122" w:type="dxa"/>
          </w:tcPr>
          <w:p w:rsidR="00755DF2" w:rsidRPr="00742B41" w:rsidRDefault="00755DF2" w:rsidP="00AD1531">
            <w:pPr>
              <w:pStyle w:val="TableParagraph"/>
              <w:spacing w:line="298" w:lineRule="exact"/>
              <w:ind w:left="111" w:right="1026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Текст Додатка до диплома</w:t>
            </w:r>
          </w:p>
        </w:tc>
      </w:tr>
      <w:tr w:rsidR="00755DF2" w:rsidRPr="000B2FB8" w:rsidTr="000937A7">
        <w:trPr>
          <w:trHeight w:val="299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80" w:lineRule="exact"/>
              <w:ind w:left="276"/>
              <w:rPr>
                <w:b/>
                <w:sz w:val="26"/>
              </w:rPr>
            </w:pPr>
            <w:r w:rsidRPr="00742B41">
              <w:rPr>
                <w:b/>
                <w:sz w:val="26"/>
                <w:lang w:val="uk-UA"/>
              </w:rPr>
              <w:t>2</w:t>
            </w:r>
            <w:r w:rsidRPr="00742B41">
              <w:rPr>
                <w:b/>
                <w:sz w:val="26"/>
              </w:rPr>
              <w:t>7</w:t>
            </w:r>
          </w:p>
        </w:tc>
        <w:tc>
          <w:tcPr>
            <w:tcW w:w="3841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07"/>
              <w:rPr>
                <w:b/>
                <w:sz w:val="26"/>
                <w:lang w:val="uk-UA"/>
              </w:rPr>
            </w:pPr>
            <w:r w:rsidRPr="00742B41">
              <w:rPr>
                <w:b/>
                <w:sz w:val="26"/>
                <w:lang w:val="uk-UA"/>
              </w:rPr>
              <w:t>Переклад іноземною мовою матеріалів інформаційного та</w:t>
            </w:r>
            <w:r w:rsidRPr="00742B41">
              <w:rPr>
                <w:b/>
                <w:sz w:val="26"/>
                <w:lang w:val="ru-RU"/>
              </w:rPr>
              <w:t xml:space="preserve"> </w:t>
            </w:r>
            <w:r w:rsidRPr="00742B41">
              <w:rPr>
                <w:b/>
                <w:sz w:val="26"/>
                <w:lang w:val="uk-UA"/>
              </w:rPr>
              <w:t>методичного забезпечення освітнього процесу</w:t>
            </w:r>
          </w:p>
        </w:tc>
        <w:tc>
          <w:tcPr>
            <w:tcW w:w="2582" w:type="dxa"/>
            <w:gridSpan w:val="2"/>
          </w:tcPr>
          <w:p w:rsidR="00755DF2" w:rsidRPr="00742B41" w:rsidRDefault="00755DF2" w:rsidP="00AD1531">
            <w:pPr>
              <w:pStyle w:val="TableParagraph"/>
              <w:spacing w:line="280" w:lineRule="exact"/>
              <w:ind w:left="89" w:right="77"/>
              <w:jc w:val="center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 xml:space="preserve">50 </w:t>
            </w:r>
          </w:p>
          <w:p w:rsidR="00755DF2" w:rsidRPr="00742B41" w:rsidRDefault="00755DF2" w:rsidP="00481837">
            <w:pPr>
              <w:pStyle w:val="TableParagraph"/>
              <w:spacing w:line="280" w:lineRule="exact"/>
              <w:ind w:left="89" w:right="77"/>
              <w:jc w:val="center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 xml:space="preserve">на авт. </w:t>
            </w:r>
            <w:r>
              <w:rPr>
                <w:sz w:val="26"/>
                <w:lang w:val="uk-UA"/>
              </w:rPr>
              <w:t>арк.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742B41">
              <w:rPr>
                <w:sz w:val="26"/>
                <w:lang w:val="uk-UA"/>
              </w:rPr>
              <w:t>Навчально-методичні матеріали іноземною мовою</w:t>
            </w:r>
          </w:p>
        </w:tc>
      </w:tr>
      <w:tr w:rsidR="00755DF2" w:rsidRPr="008C1EF5" w:rsidTr="000937A7">
        <w:trPr>
          <w:trHeight w:val="1494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2</w:t>
            </w:r>
            <w:r>
              <w:rPr>
                <w:b/>
                <w:sz w:val="26"/>
              </w:rPr>
              <w:t>8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Розроблення та написання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іноземною мовою матеріалів інформаційного та</w:t>
            </w:r>
          </w:p>
          <w:p w:rsidR="00755DF2" w:rsidRPr="008C1EF5" w:rsidRDefault="00755DF2" w:rsidP="00AD1531">
            <w:pPr>
              <w:pStyle w:val="TableParagraph"/>
              <w:spacing w:before="4" w:line="298" w:lineRule="exact"/>
              <w:ind w:left="107" w:right="581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методичного забезпечення освітнього процесу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" w:right="8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на авт. </w:t>
            </w:r>
            <w:r>
              <w:rPr>
                <w:sz w:val="26"/>
                <w:lang w:val="uk-UA"/>
              </w:rPr>
              <w:t>арк.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Методичний матеріал іноземною мовою</w:t>
            </w:r>
          </w:p>
        </w:tc>
      </w:tr>
      <w:tr w:rsidR="00755DF2" w:rsidRPr="008C1EF5" w:rsidTr="000937A7">
        <w:trPr>
          <w:trHeight w:val="599"/>
        </w:trPr>
        <w:tc>
          <w:tcPr>
            <w:tcW w:w="812" w:type="dxa"/>
          </w:tcPr>
          <w:p w:rsidR="00755DF2" w:rsidRPr="00742B41" w:rsidRDefault="00755DF2" w:rsidP="00AD1531">
            <w:pPr>
              <w:pStyle w:val="TableParagraph"/>
              <w:spacing w:line="295" w:lineRule="exact"/>
              <w:ind w:left="157" w:right="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29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Переклад на іноземну мову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матеріалів сайту підрозділів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89" w:right="8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на авт. </w:t>
            </w:r>
            <w:r>
              <w:rPr>
                <w:sz w:val="26"/>
                <w:lang w:val="uk-UA"/>
              </w:rPr>
              <w:t>арк.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Посилання на веб-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сторінку</w:t>
            </w:r>
          </w:p>
        </w:tc>
      </w:tr>
      <w:tr w:rsidR="00755DF2" w:rsidRPr="000B2FB8" w:rsidTr="000937A7">
        <w:trPr>
          <w:trHeight w:val="5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3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0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Підтримка сайту підрозділу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Посилання на оновлені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веб-сторінки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1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 w:right="400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Розроблення матеріалів для профорієнтаційної роботи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Матеріали </w:t>
            </w:r>
            <w:r w:rsidRPr="008C1EF5">
              <w:rPr>
                <w:w w:val="95"/>
                <w:sz w:val="26"/>
                <w:lang w:val="uk-UA"/>
              </w:rPr>
              <w:t>профорієнтаційної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роботи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5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2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Оновлення матеріалів для профорієнтаційної роботи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25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Матеріали </w:t>
            </w:r>
            <w:r w:rsidRPr="008C1EF5">
              <w:rPr>
                <w:w w:val="95"/>
                <w:sz w:val="26"/>
                <w:lang w:val="uk-UA"/>
              </w:rPr>
              <w:t>профорієнтаційної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роботи</w:t>
            </w:r>
          </w:p>
        </w:tc>
      </w:tr>
      <w:tr w:rsidR="00755DF2" w:rsidRPr="000B2FB8" w:rsidTr="000937A7">
        <w:trPr>
          <w:trHeight w:val="8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3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3</w:t>
            </w:r>
          </w:p>
        </w:tc>
        <w:tc>
          <w:tcPr>
            <w:tcW w:w="3841" w:type="dxa"/>
          </w:tcPr>
          <w:p w:rsidR="00755DF2" w:rsidRPr="008C1EF5" w:rsidRDefault="00755DF2" w:rsidP="00DB0718">
            <w:pPr>
              <w:pStyle w:val="TableParagraph"/>
              <w:ind w:left="107"/>
              <w:rPr>
                <w:b/>
                <w:sz w:val="26"/>
                <w:lang w:val="uk-UA"/>
              </w:rPr>
            </w:pPr>
            <w:r w:rsidRPr="00DB0718">
              <w:rPr>
                <w:b/>
                <w:sz w:val="26"/>
                <w:lang w:val="uk-UA"/>
              </w:rPr>
              <w:t xml:space="preserve">Нормоконтроль кваліфікаційних робіт 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7"/>
              <w:jc w:val="center"/>
              <w:rPr>
                <w:sz w:val="26"/>
                <w:lang w:val="uk-UA"/>
              </w:rPr>
            </w:pPr>
            <w:r>
              <w:rPr>
                <w:w w:val="99"/>
                <w:sz w:val="26"/>
                <w:lang w:val="uk-UA"/>
              </w:rPr>
              <w:t>2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" w:right="8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роботу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106" w:right="47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осіб, для яких проведено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нормоконтроль</w:t>
            </w:r>
          </w:p>
        </w:tc>
      </w:tr>
      <w:tr w:rsidR="00755DF2" w:rsidRPr="000B2FB8" w:rsidTr="000937A7">
        <w:trPr>
          <w:trHeight w:val="994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93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4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Рецензування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кваліфікаційних робіт бакалавра, магістра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3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" w:right="8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роботу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осіб,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06" w:right="13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рецензування робіт яких проведено, копія рецензії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88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5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доповіді на ректораті, засіданні Вченої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ради, семінарі університету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ind w:left="106" w:right="3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Презентація, матеріали доповіді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88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6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доповіді на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семінарі факультету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89" w:right="8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Презентація, матеріали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доповіді</w:t>
            </w:r>
          </w:p>
        </w:tc>
      </w:tr>
      <w:tr w:rsidR="00755DF2" w:rsidRPr="008C1EF5" w:rsidTr="000937A7">
        <w:trPr>
          <w:trHeight w:val="5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88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7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107" w:right="100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доповіді на семінарі кафедри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5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106" w:right="38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Презентація, матеріали доповіді</w:t>
            </w:r>
          </w:p>
        </w:tc>
      </w:tr>
      <w:tr w:rsidR="00755DF2" w:rsidRPr="008C1EF5" w:rsidTr="000937A7">
        <w:trPr>
          <w:trHeight w:val="897"/>
        </w:trPr>
        <w:tc>
          <w:tcPr>
            <w:tcW w:w="812" w:type="dxa"/>
          </w:tcPr>
          <w:p w:rsidR="00755DF2" w:rsidRPr="00742B41" w:rsidRDefault="00755DF2" w:rsidP="00742B41">
            <w:pPr>
              <w:pStyle w:val="TableParagraph"/>
              <w:spacing w:line="288" w:lineRule="exact"/>
              <w:ind w:left="157" w:right="148"/>
              <w:jc w:val="center"/>
              <w:rPr>
                <w:b/>
                <w:sz w:val="26"/>
              </w:rPr>
            </w:pPr>
            <w:r w:rsidRPr="00A24838">
              <w:rPr>
                <w:b/>
                <w:sz w:val="26"/>
                <w:lang w:val="uk-UA"/>
              </w:rPr>
              <w:t>3</w:t>
            </w:r>
            <w:r>
              <w:rPr>
                <w:b/>
                <w:sz w:val="26"/>
              </w:rPr>
              <w:t>8</w:t>
            </w:r>
          </w:p>
        </w:tc>
        <w:tc>
          <w:tcPr>
            <w:tcW w:w="3841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Розрахунок та розподіл</w:t>
            </w:r>
          </w:p>
          <w:p w:rsidR="00755DF2" w:rsidRPr="008C1EF5" w:rsidRDefault="00755DF2" w:rsidP="00AD1531">
            <w:pPr>
              <w:pStyle w:val="TableParagraph"/>
              <w:spacing w:before="6" w:line="298" w:lineRule="exact"/>
              <w:ind w:left="107" w:right="42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навчального навантаження НПП</w:t>
            </w:r>
          </w:p>
        </w:tc>
        <w:tc>
          <w:tcPr>
            <w:tcW w:w="2582" w:type="dxa"/>
            <w:gridSpan w:val="2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" w:right="13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 на навчальний рік</w:t>
            </w:r>
          </w:p>
        </w:tc>
        <w:tc>
          <w:tcPr>
            <w:tcW w:w="3122" w:type="dxa"/>
          </w:tcPr>
          <w:p w:rsidR="00755DF2" w:rsidRPr="008C1EF5" w:rsidRDefault="00755DF2" w:rsidP="00AD1531">
            <w:pPr>
              <w:pStyle w:val="TableParagraph"/>
              <w:spacing w:line="242" w:lineRule="auto"/>
              <w:ind w:left="106" w:right="39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Розрахунок </w:t>
            </w:r>
            <w:r w:rsidRPr="00F55581">
              <w:rPr>
                <w:sz w:val="26"/>
                <w:lang w:val="uk-UA"/>
              </w:rPr>
              <w:t>навантаження</w:t>
            </w:r>
          </w:p>
        </w:tc>
      </w:tr>
    </w:tbl>
    <w:p w:rsidR="00755DF2" w:rsidRPr="008C1EF5" w:rsidRDefault="00755DF2">
      <w:pPr>
        <w:spacing w:line="242" w:lineRule="auto"/>
        <w:rPr>
          <w:sz w:val="26"/>
          <w:lang w:val="uk-UA"/>
        </w:rPr>
        <w:sectPr w:rsidR="00755DF2" w:rsidRPr="008C1EF5">
          <w:pgSz w:w="11910" w:h="16840"/>
          <w:pgMar w:top="1120" w:right="420" w:bottom="840" w:left="920" w:header="0" w:footer="646" w:gutter="0"/>
          <w:cols w:space="720"/>
        </w:sectPr>
      </w:pPr>
    </w:p>
    <w:p w:rsidR="00755DF2" w:rsidRPr="008C1EF5" w:rsidRDefault="00755DF2">
      <w:pPr>
        <w:pStyle w:val="ListParagraph"/>
        <w:numPr>
          <w:ilvl w:val="0"/>
          <w:numId w:val="1"/>
        </w:numPr>
        <w:tabs>
          <w:tab w:val="left" w:pos="1032"/>
        </w:tabs>
        <w:spacing w:before="77"/>
        <w:ind w:right="1277" w:hanging="1483"/>
        <w:rPr>
          <w:b/>
          <w:sz w:val="26"/>
          <w:lang w:val="uk-UA"/>
        </w:rPr>
      </w:pPr>
      <w:r w:rsidRPr="008C1EF5">
        <w:rPr>
          <w:b/>
          <w:sz w:val="26"/>
          <w:lang w:val="uk-UA"/>
        </w:rPr>
        <w:t>НОРМИ ЧАСУ З ПЛАНУВАННЯ ТА ОБЛІКУ НАУКОВОЇ РОБОТИ НАУКОВО-ПЕДАГОГІЧНИХ</w:t>
      </w:r>
      <w:r w:rsidRPr="008C1EF5">
        <w:rPr>
          <w:b/>
          <w:spacing w:val="-2"/>
          <w:sz w:val="26"/>
          <w:lang w:val="uk-UA"/>
        </w:rPr>
        <w:t xml:space="preserve"> </w:t>
      </w:r>
      <w:r w:rsidRPr="008C1EF5">
        <w:rPr>
          <w:b/>
          <w:sz w:val="26"/>
          <w:lang w:val="uk-UA"/>
        </w:rPr>
        <w:t>ПРАЦІВНИКІВ</w:t>
      </w:r>
    </w:p>
    <w:p w:rsidR="00755DF2" w:rsidRPr="008C1EF5" w:rsidRDefault="00755DF2">
      <w:pPr>
        <w:spacing w:before="9"/>
        <w:rPr>
          <w:b/>
          <w:sz w:val="25"/>
          <w:lang w:val="uk-UA"/>
        </w:rPr>
      </w:pPr>
    </w:p>
    <w:p w:rsidR="00755DF2" w:rsidRPr="008C1EF5" w:rsidRDefault="00755DF2">
      <w:pPr>
        <w:ind w:left="212" w:right="712" w:firstLine="720"/>
        <w:jc w:val="both"/>
        <w:rPr>
          <w:sz w:val="26"/>
          <w:lang w:val="uk-UA"/>
        </w:rPr>
      </w:pPr>
      <w:r w:rsidRPr="008C1EF5">
        <w:rPr>
          <w:sz w:val="26"/>
          <w:lang w:val="uk-UA"/>
        </w:rPr>
        <w:t xml:space="preserve">Час на виконання всіма розробниками певного виду </w:t>
      </w:r>
      <w:r w:rsidRPr="00DB0718">
        <w:rPr>
          <w:sz w:val="26"/>
          <w:lang w:val="uk-UA"/>
        </w:rPr>
        <w:t>наукової діяльності</w:t>
      </w:r>
      <w:r w:rsidRPr="008C1EF5">
        <w:rPr>
          <w:sz w:val="26"/>
          <w:lang w:val="uk-UA"/>
        </w:rPr>
        <w:t xml:space="preserve"> (</w:t>
      </w:r>
      <w:r w:rsidRPr="008C1EF5">
        <w:rPr>
          <w:b/>
          <w:sz w:val="26"/>
          <w:lang w:val="uk-UA"/>
        </w:rPr>
        <w:t>з розподілом відповідно до авторської частки</w:t>
      </w:r>
      <w:r w:rsidRPr="008C1EF5">
        <w:rPr>
          <w:sz w:val="26"/>
          <w:lang w:val="uk-UA"/>
        </w:rPr>
        <w:t>) встановлюється прогнозом фактичних витрат:</w:t>
      </w:r>
    </w:p>
    <w:p w:rsidR="00755DF2" w:rsidRPr="008C1EF5" w:rsidRDefault="00755DF2">
      <w:pPr>
        <w:rPr>
          <w:sz w:val="26"/>
          <w:lang w:val="uk-UA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0"/>
        <w:gridCol w:w="2684"/>
        <w:gridCol w:w="4319"/>
        <w:gridCol w:w="2545"/>
      </w:tblGrid>
      <w:tr w:rsidR="00755DF2" w:rsidRPr="008C1EF5" w:rsidTr="006725A9">
        <w:trPr>
          <w:trHeight w:val="580"/>
          <w:tblHeader/>
        </w:trPr>
        <w:tc>
          <w:tcPr>
            <w:tcW w:w="550" w:type="dxa"/>
          </w:tcPr>
          <w:p w:rsidR="00755DF2" w:rsidRPr="008C1EF5" w:rsidRDefault="00755DF2" w:rsidP="00AD1531">
            <w:pPr>
              <w:pStyle w:val="TableParagraph"/>
              <w:spacing w:before="4" w:line="288" w:lineRule="exact"/>
              <w:ind w:right="99" w:firstLine="3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№ </w:t>
            </w:r>
            <w:r w:rsidRPr="008C1EF5">
              <w:rPr>
                <w:b/>
                <w:w w:val="95"/>
                <w:sz w:val="26"/>
                <w:lang w:val="uk-UA"/>
              </w:rPr>
              <w:t>з/п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before="136"/>
              <w:ind w:left="12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Вид наукової роботи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before="10" w:line="284" w:lineRule="exact"/>
              <w:ind w:left="1480" w:hanging="1356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Гранична норма часу на колектив виконавців, </w:t>
            </w:r>
            <w:r w:rsidRPr="008C1EF5">
              <w:rPr>
                <w:b/>
                <w:i/>
                <w:sz w:val="26"/>
                <w:lang w:val="uk-UA"/>
              </w:rPr>
              <w:t>години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1" w:lineRule="exact"/>
              <w:ind w:left="316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Форма звітності</w:t>
            </w:r>
          </w:p>
        </w:tc>
      </w:tr>
      <w:tr w:rsidR="00755DF2" w:rsidRPr="008C1EF5" w:rsidTr="006725A9">
        <w:trPr>
          <w:trHeight w:val="1428"/>
        </w:trPr>
        <w:tc>
          <w:tcPr>
            <w:tcW w:w="550" w:type="dxa"/>
            <w:vMerge w:val="restart"/>
          </w:tcPr>
          <w:p w:rsidR="00755DF2" w:rsidRPr="00A24838" w:rsidRDefault="00755DF2" w:rsidP="00AD1531">
            <w:pPr>
              <w:pStyle w:val="TableParagraph"/>
              <w:spacing w:line="291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1</w:t>
            </w:r>
          </w:p>
          <w:p w:rsidR="00755DF2" w:rsidRPr="008C1EF5" w:rsidRDefault="00755DF2" w:rsidP="00B20C67">
            <w:pPr>
              <w:rPr>
                <w:lang w:val="uk-UA"/>
              </w:rPr>
            </w:pPr>
          </w:p>
          <w:p w:rsidR="00755DF2" w:rsidRPr="008C1EF5" w:rsidRDefault="00755DF2" w:rsidP="00B20C67">
            <w:pPr>
              <w:rPr>
                <w:lang w:val="uk-UA"/>
              </w:rPr>
            </w:pPr>
            <w:r w:rsidRPr="008C1EF5">
              <w:rPr>
                <w:lang w:val="uk-UA"/>
              </w:rPr>
              <w:t xml:space="preserve"> </w:t>
            </w:r>
          </w:p>
        </w:tc>
        <w:tc>
          <w:tcPr>
            <w:tcW w:w="9548" w:type="dxa"/>
            <w:gridSpan w:val="3"/>
          </w:tcPr>
          <w:p w:rsidR="00755DF2" w:rsidRPr="008C1EF5" w:rsidRDefault="00755DF2" w:rsidP="00AD1531">
            <w:pPr>
              <w:pStyle w:val="TableParagraph"/>
              <w:spacing w:before="4" w:line="228" w:lineRule="auto"/>
              <w:ind w:right="63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Виконання планових наукових досліджень із звітністю в установленому порядку (плановими є наукові дослідження, що відповідають тематичним планам науково-дослідної роботи університету, кафедри та науковим, науково-технічним програмам і виконуються за рахунок робочого часу</w:t>
            </w:r>
          </w:p>
          <w:p w:rsidR="00755DF2" w:rsidRPr="008C1EF5" w:rsidRDefault="00755DF2" w:rsidP="00AD1531">
            <w:pPr>
              <w:pStyle w:val="TableParagraph"/>
              <w:spacing w:line="26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викладача):</w:t>
            </w:r>
          </w:p>
        </w:tc>
      </w:tr>
      <w:tr w:rsidR="00755DF2" w:rsidRPr="008C1EF5" w:rsidTr="006725A9">
        <w:trPr>
          <w:trHeight w:val="5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before="6" w:line="298" w:lineRule="exact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науково-технічного </w:t>
            </w:r>
            <w:r w:rsidRPr="008C1EF5">
              <w:rPr>
                <w:sz w:val="26"/>
                <w:lang w:val="uk-UA"/>
              </w:rPr>
              <w:t>звіту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6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</w:t>
            </w:r>
          </w:p>
          <w:p w:rsidR="00755DF2" w:rsidRPr="008C1EF5" w:rsidRDefault="00755DF2" w:rsidP="00AD1531">
            <w:pPr>
              <w:pStyle w:val="TableParagraph"/>
              <w:spacing w:line="291" w:lineRule="exact"/>
              <w:ind w:left="630" w:right="622"/>
              <w:jc w:val="center"/>
              <w:rPr>
                <w:sz w:val="26"/>
                <w:lang w:val="uk-UA"/>
              </w:rPr>
            </w:pP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1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</w:t>
            </w:r>
          </w:p>
        </w:tc>
      </w:tr>
      <w:tr w:rsidR="00755DF2" w:rsidRPr="008C1EF5" w:rsidTr="006725A9">
        <w:trPr>
          <w:trHeight w:val="594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300" w:lineRule="exact"/>
              <w:ind w:right="326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докторської </w:t>
            </w:r>
            <w:r w:rsidRPr="008C1EF5">
              <w:rPr>
                <w:sz w:val="26"/>
                <w:lang w:val="uk-UA"/>
              </w:rPr>
              <w:t>дисертації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2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  <w:p w:rsidR="00755DF2" w:rsidRPr="008C1EF5" w:rsidRDefault="00755DF2" w:rsidP="00AD1531">
            <w:pPr>
              <w:pStyle w:val="TableParagraph"/>
              <w:spacing w:line="292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календарний рік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</w:t>
            </w:r>
          </w:p>
        </w:tc>
      </w:tr>
      <w:tr w:rsidR="00755DF2" w:rsidRPr="008C1EF5" w:rsidTr="006725A9">
        <w:trPr>
          <w:trHeight w:val="592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before="1" w:line="298" w:lineRule="exact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кандидатської </w:t>
            </w:r>
            <w:r w:rsidRPr="008C1EF5">
              <w:rPr>
                <w:sz w:val="26"/>
                <w:lang w:val="uk-UA"/>
              </w:rPr>
              <w:t>дисертації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1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</w:t>
            </w:r>
          </w:p>
          <w:p w:rsidR="00755DF2" w:rsidRPr="008C1EF5" w:rsidRDefault="00755DF2" w:rsidP="00AD1531">
            <w:pPr>
              <w:pStyle w:val="TableParagraph"/>
              <w:spacing w:line="291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календарний рік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</w:t>
            </w:r>
          </w:p>
        </w:tc>
      </w:tr>
      <w:tr w:rsidR="00755DF2" w:rsidRPr="008C1EF5" w:rsidTr="006725A9">
        <w:trPr>
          <w:trHeight w:val="575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монографії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1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  <w:p w:rsidR="00755DF2" w:rsidRPr="008C1EF5" w:rsidRDefault="00755DF2" w:rsidP="00AD1531">
            <w:pPr>
              <w:pStyle w:val="TableParagraph"/>
              <w:spacing w:line="275" w:lineRule="exact"/>
              <w:ind w:left="628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друк. арк.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</w:t>
            </w:r>
          </w:p>
        </w:tc>
      </w:tr>
      <w:tr w:rsidR="00755DF2" w:rsidRPr="008C1EF5" w:rsidTr="006725A9">
        <w:trPr>
          <w:trHeight w:val="1562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before="2"/>
              <w:ind w:right="32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підручника, навчального посібника тощо</w:t>
            </w:r>
          </w:p>
          <w:p w:rsidR="00755DF2" w:rsidRPr="008C1EF5" w:rsidRDefault="00755DF2" w:rsidP="00AD1531">
            <w:pPr>
              <w:pStyle w:val="TableParagraph"/>
              <w:ind w:firstLine="2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 грифом Редакційної ради НГУ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6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  <w:p w:rsidR="00755DF2" w:rsidRPr="008C1EF5" w:rsidRDefault="00755DF2" w:rsidP="00AD1531">
            <w:pPr>
              <w:pStyle w:val="TableParagraph"/>
              <w:spacing w:line="293" w:lineRule="exact"/>
              <w:ind w:left="628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друк. арк.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before="2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</w:t>
            </w:r>
          </w:p>
        </w:tc>
      </w:tr>
      <w:tr w:rsidR="00755DF2" w:rsidRPr="008C1EF5" w:rsidTr="006725A9">
        <w:trPr>
          <w:trHeight w:val="1194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32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наукової статті в журналах, що не входять до переліку</w:t>
            </w:r>
          </w:p>
          <w:p w:rsidR="00755DF2" w:rsidRPr="008C1EF5" w:rsidRDefault="00755DF2" w:rsidP="00AD1531">
            <w:pPr>
              <w:pStyle w:val="TableParagraph"/>
              <w:spacing w:line="27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фахових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1" w:lineRule="exact"/>
              <w:ind w:left="631" w:right="622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50</w:t>
            </w:r>
          </w:p>
          <w:p w:rsidR="00755DF2" w:rsidRPr="008C1EF5" w:rsidRDefault="00755DF2" w:rsidP="00AD1531">
            <w:pPr>
              <w:pStyle w:val="TableParagraph"/>
              <w:spacing w:line="291" w:lineRule="exact"/>
              <w:ind w:left="631" w:right="622"/>
              <w:jc w:val="center"/>
              <w:rPr>
                <w:color w:val="FF0000"/>
                <w:sz w:val="26"/>
                <w:lang w:val="uk-UA"/>
              </w:rPr>
            </w:pP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Рукопис,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07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бібліографічне </w:t>
            </w:r>
            <w:r w:rsidRPr="008C1EF5">
              <w:rPr>
                <w:sz w:val="26"/>
                <w:lang w:val="uk-UA"/>
              </w:rPr>
              <w:t>посилання</w:t>
            </w:r>
          </w:p>
        </w:tc>
      </w:tr>
      <w:tr w:rsidR="00755DF2" w:rsidRPr="008C1EF5" w:rsidTr="006725A9">
        <w:trPr>
          <w:trHeight w:val="8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before="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наукової статті в журналах, що входять</w:t>
            </w:r>
          </w:p>
          <w:p w:rsidR="00755DF2" w:rsidRPr="008C1EF5" w:rsidRDefault="00755DF2" w:rsidP="00AD1531">
            <w:pPr>
              <w:pStyle w:val="TableParagraph"/>
              <w:spacing w:line="277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 переліку фахових</w:t>
            </w:r>
          </w:p>
        </w:tc>
        <w:tc>
          <w:tcPr>
            <w:tcW w:w="4319" w:type="dxa"/>
          </w:tcPr>
          <w:p w:rsidR="00755DF2" w:rsidRPr="008C1EF5" w:rsidRDefault="00755DF2" w:rsidP="00DB0718">
            <w:pPr>
              <w:pStyle w:val="TableParagraph"/>
              <w:spacing w:line="291" w:lineRule="exact"/>
              <w:ind w:left="631" w:right="622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10</w:t>
            </w:r>
            <w:r w:rsidRPr="008C1EF5">
              <w:rPr>
                <w:sz w:val="26"/>
                <w:lang w:val="uk-UA"/>
              </w:rPr>
              <w:t>0</w:t>
            </w:r>
          </w:p>
          <w:p w:rsidR="00755DF2" w:rsidRPr="008C1EF5" w:rsidRDefault="00755DF2" w:rsidP="00AD1531">
            <w:pPr>
              <w:pStyle w:val="TableParagraph"/>
              <w:spacing w:line="291" w:lineRule="exact"/>
              <w:ind w:left="631" w:right="622"/>
              <w:jc w:val="center"/>
              <w:rPr>
                <w:color w:val="FF0000"/>
                <w:sz w:val="26"/>
                <w:lang w:val="uk-UA"/>
              </w:rPr>
            </w:pP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before="2" w:line="29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Рукопис,</w:t>
            </w:r>
          </w:p>
          <w:p w:rsidR="00755DF2" w:rsidRPr="008C1EF5" w:rsidRDefault="00755DF2" w:rsidP="00AD1531">
            <w:pPr>
              <w:pStyle w:val="TableParagraph"/>
              <w:spacing w:before="2" w:line="300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бібліографічне </w:t>
            </w:r>
            <w:r w:rsidRPr="008C1EF5">
              <w:rPr>
                <w:sz w:val="26"/>
                <w:lang w:val="uk-UA"/>
              </w:rPr>
              <w:t>посилання</w:t>
            </w:r>
          </w:p>
        </w:tc>
      </w:tr>
      <w:tr w:rsidR="00755DF2" w:rsidRPr="008C1EF5" w:rsidTr="006725A9">
        <w:trPr>
          <w:trHeight w:val="178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наукової статті в</w:t>
            </w:r>
          </w:p>
          <w:p w:rsidR="00755DF2" w:rsidRPr="008C1EF5" w:rsidRDefault="00755DF2" w:rsidP="00AD1531">
            <w:pPr>
              <w:pStyle w:val="TableParagraph"/>
              <w:ind w:right="12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іноземних журналах та журналах, що входять до</w:t>
            </w:r>
          </w:p>
          <w:p w:rsidR="00755DF2" w:rsidRPr="003776BC" w:rsidRDefault="00755DF2" w:rsidP="00AD1531">
            <w:pPr>
              <w:pStyle w:val="TableParagraph"/>
              <w:spacing w:before="5" w:line="298" w:lineRule="exact"/>
              <w:ind w:right="28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наукометричних баз даних</w:t>
            </w:r>
            <w:r w:rsidRPr="003776BC">
              <w:rPr>
                <w:sz w:val="26"/>
                <w:lang w:val="uk-UA"/>
              </w:rPr>
              <w:t xml:space="preserve"> </w:t>
            </w:r>
            <w:r>
              <w:rPr>
                <w:sz w:val="26"/>
              </w:rPr>
              <w:t>Scopus</w:t>
            </w:r>
            <w:r w:rsidRPr="003776BC">
              <w:rPr>
                <w:sz w:val="26"/>
                <w:lang w:val="uk-UA"/>
              </w:rPr>
              <w:t xml:space="preserve"> та </w:t>
            </w:r>
            <w:r>
              <w:rPr>
                <w:sz w:val="26"/>
              </w:rPr>
              <w:t>Web</w:t>
            </w:r>
            <w:r w:rsidRPr="003776BC">
              <w:rPr>
                <w:sz w:val="26"/>
                <w:lang w:val="uk-UA"/>
              </w:rPr>
              <w:t xml:space="preserve"> </w:t>
            </w:r>
            <w:r>
              <w:rPr>
                <w:sz w:val="26"/>
              </w:rPr>
              <w:t>of</w:t>
            </w:r>
            <w:r w:rsidRPr="003776BC">
              <w:rPr>
                <w:sz w:val="26"/>
                <w:lang w:val="uk-UA"/>
              </w:rPr>
              <w:t xml:space="preserve"> </w:t>
            </w:r>
            <w:r>
              <w:rPr>
                <w:sz w:val="26"/>
              </w:rPr>
              <w:t>Science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6" w:lineRule="exact"/>
              <w:ind w:left="626" w:right="622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3</w:t>
            </w:r>
            <w:r w:rsidRPr="008C1EF5">
              <w:rPr>
                <w:sz w:val="26"/>
                <w:lang w:val="uk-UA"/>
              </w:rPr>
              <w:t>00</w:t>
            </w:r>
          </w:p>
          <w:p w:rsidR="00755DF2" w:rsidRPr="008C1EF5" w:rsidRDefault="00755DF2" w:rsidP="00DB0718">
            <w:pPr>
              <w:pStyle w:val="TableParagraph"/>
              <w:spacing w:line="286" w:lineRule="exact"/>
              <w:ind w:left="626" w:right="622"/>
              <w:rPr>
                <w:color w:val="FF0000"/>
                <w:sz w:val="26"/>
                <w:lang w:val="uk-UA"/>
              </w:rPr>
            </w:pPr>
          </w:p>
          <w:p w:rsidR="00755DF2" w:rsidRPr="008C1EF5" w:rsidRDefault="00755DF2" w:rsidP="00AD1531">
            <w:pPr>
              <w:pStyle w:val="TableParagraph"/>
              <w:spacing w:line="286" w:lineRule="exact"/>
              <w:ind w:left="626" w:right="622"/>
              <w:jc w:val="center"/>
              <w:rPr>
                <w:color w:val="FF0000"/>
                <w:sz w:val="26"/>
                <w:lang w:val="uk-UA"/>
              </w:rPr>
            </w:pP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Рукопис,</w:t>
            </w:r>
          </w:p>
          <w:p w:rsidR="00755DF2" w:rsidRPr="008C1EF5" w:rsidRDefault="00755DF2" w:rsidP="00AD1531">
            <w:pPr>
              <w:pStyle w:val="TableParagraph"/>
              <w:ind w:left="107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бібліографічне </w:t>
            </w:r>
            <w:r w:rsidRPr="008C1EF5">
              <w:rPr>
                <w:sz w:val="26"/>
                <w:lang w:val="uk-UA"/>
              </w:rPr>
              <w:t>посилання</w:t>
            </w:r>
          </w:p>
        </w:tc>
      </w:tr>
      <w:tr w:rsidR="00755DF2" w:rsidRPr="008C1EF5" w:rsidTr="006725A9">
        <w:trPr>
          <w:trHeight w:val="1789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66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заявки на видачу охоронних</w:t>
            </w:r>
          </w:p>
          <w:p w:rsidR="00755DF2" w:rsidRPr="008C1EF5" w:rsidRDefault="00755DF2" w:rsidP="00AD1531">
            <w:pPr>
              <w:pStyle w:val="TableParagraph"/>
              <w:ind w:right="12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документів на</w:t>
            </w:r>
            <w:r w:rsidRPr="008C1EF5">
              <w:rPr>
                <w:spacing w:val="-12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патент, на</w:t>
            </w:r>
            <w:r w:rsidRPr="008C1EF5">
              <w:rPr>
                <w:spacing w:val="-2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винахід,</w:t>
            </w:r>
          </w:p>
          <w:p w:rsidR="00755DF2" w:rsidRPr="008C1EF5" w:rsidRDefault="00755DF2" w:rsidP="00AD1531">
            <w:pPr>
              <w:pStyle w:val="TableParagraph"/>
              <w:spacing w:before="2" w:line="29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деклараційний патент тощо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2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  <w:p w:rsidR="00755DF2" w:rsidRPr="008C1EF5" w:rsidRDefault="00755DF2" w:rsidP="00AD1531">
            <w:pPr>
              <w:pStyle w:val="TableParagraph"/>
              <w:spacing w:line="292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заявку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89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Заявка</w:t>
            </w:r>
          </w:p>
        </w:tc>
      </w:tr>
      <w:tr w:rsidR="00755DF2" w:rsidRPr="008C1EF5" w:rsidTr="006725A9">
        <w:trPr>
          <w:trHeight w:val="1242"/>
        </w:trPr>
        <w:tc>
          <w:tcPr>
            <w:tcW w:w="550" w:type="dxa"/>
            <w:vMerge w:val="restart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тези доповіді на конференціях,</w:t>
            </w:r>
          </w:p>
          <w:p w:rsidR="00755DF2" w:rsidRPr="008C1EF5" w:rsidRDefault="00755DF2" w:rsidP="00AD1531">
            <w:pPr>
              <w:pStyle w:val="TableParagraph"/>
              <w:ind w:right="326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симпозіумах, </w:t>
            </w:r>
            <w:r w:rsidRPr="008C1EF5">
              <w:rPr>
                <w:sz w:val="26"/>
                <w:lang w:val="uk-UA"/>
              </w:rPr>
              <w:t>семінарах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1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25</w:t>
            </w:r>
          </w:p>
          <w:p w:rsidR="00755DF2" w:rsidRPr="008C1EF5" w:rsidRDefault="00755DF2" w:rsidP="00AD1531">
            <w:pPr>
              <w:pStyle w:val="TableParagraph"/>
              <w:spacing w:line="292" w:lineRule="exact"/>
              <w:ind w:left="631" w:right="62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тезу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Рукопис,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07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бібліографічне </w:t>
            </w:r>
            <w:r w:rsidRPr="008C1EF5">
              <w:rPr>
                <w:sz w:val="26"/>
                <w:lang w:val="uk-UA"/>
              </w:rPr>
              <w:t>посилання</w:t>
            </w:r>
          </w:p>
        </w:tc>
      </w:tr>
      <w:tr w:rsidR="00755DF2" w:rsidRPr="008C1EF5" w:rsidTr="006725A9">
        <w:trPr>
          <w:trHeight w:val="894"/>
        </w:trPr>
        <w:tc>
          <w:tcPr>
            <w:tcW w:w="550" w:type="dxa"/>
            <w:vMerge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підготовка тез</w:t>
            </w:r>
          </w:p>
          <w:p w:rsidR="00755DF2" w:rsidRDefault="00755DF2" w:rsidP="00AD1531">
            <w:pPr>
              <w:pStyle w:val="TableParagraph"/>
              <w:spacing w:before="5" w:line="29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доповідей іноземною мовою</w:t>
            </w:r>
          </w:p>
          <w:p w:rsidR="00755DF2" w:rsidRPr="008C1EF5" w:rsidRDefault="00755DF2" w:rsidP="00AD1531">
            <w:pPr>
              <w:pStyle w:val="TableParagraph"/>
              <w:spacing w:before="5" w:line="298" w:lineRule="exact"/>
              <w:rPr>
                <w:sz w:val="26"/>
                <w:lang w:val="uk-UA"/>
              </w:rPr>
            </w:pP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79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  <w:p w:rsidR="00755DF2" w:rsidRPr="008C1EF5" w:rsidRDefault="00755DF2" w:rsidP="00AD1531">
            <w:pPr>
              <w:pStyle w:val="TableParagraph"/>
              <w:spacing w:line="292" w:lineRule="exact"/>
              <w:ind w:left="631" w:right="62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тезу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28" w:lineRule="auto"/>
              <w:ind w:left="107" w:right="23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 іноземною мовою</w:t>
            </w:r>
          </w:p>
        </w:tc>
      </w:tr>
      <w:tr w:rsidR="00755DF2" w:rsidRPr="008C1EF5" w:rsidTr="006725A9">
        <w:trPr>
          <w:trHeight w:val="292"/>
        </w:trPr>
        <w:tc>
          <w:tcPr>
            <w:tcW w:w="550" w:type="dxa"/>
            <w:vMerge w:val="restart"/>
          </w:tcPr>
          <w:p w:rsidR="00755DF2" w:rsidRPr="00A24838" w:rsidRDefault="00755DF2" w:rsidP="00AD1531">
            <w:pPr>
              <w:pStyle w:val="TableParagraph"/>
              <w:spacing w:line="288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2</w:t>
            </w:r>
          </w:p>
        </w:tc>
        <w:tc>
          <w:tcPr>
            <w:tcW w:w="9548" w:type="dxa"/>
            <w:gridSpan w:val="3"/>
          </w:tcPr>
          <w:p w:rsidR="00755DF2" w:rsidRPr="008C1EF5" w:rsidRDefault="00755DF2" w:rsidP="00AD1531">
            <w:pPr>
              <w:pStyle w:val="TableParagraph"/>
              <w:spacing w:line="27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Рецензування з написанням відзивів:</w:t>
            </w:r>
          </w:p>
        </w:tc>
      </w:tr>
      <w:tr w:rsidR="00755DF2" w:rsidRPr="008C1EF5" w:rsidTr="006725A9">
        <w:trPr>
          <w:trHeight w:val="11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1165"/>
              <w:jc w:val="bot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монографій, </w:t>
            </w:r>
            <w:r w:rsidRPr="008C1EF5">
              <w:rPr>
                <w:w w:val="95"/>
                <w:sz w:val="26"/>
                <w:lang w:val="uk-UA"/>
              </w:rPr>
              <w:t xml:space="preserve">підручників, </w:t>
            </w:r>
            <w:r w:rsidRPr="008C1EF5">
              <w:rPr>
                <w:sz w:val="26"/>
                <w:lang w:val="uk-UA"/>
              </w:rPr>
              <w:t>навчальних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jc w:val="bot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посібників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1" w:lineRule="exact"/>
              <w:ind w:left="9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3</w:t>
            </w:r>
          </w:p>
          <w:p w:rsidR="00755DF2" w:rsidRPr="008C1EF5" w:rsidRDefault="00755DF2" w:rsidP="00AD1531">
            <w:pPr>
              <w:pStyle w:val="TableParagraph"/>
              <w:spacing w:line="292" w:lineRule="exact"/>
              <w:ind w:left="625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за друк. </w:t>
            </w:r>
            <w:r>
              <w:rPr>
                <w:sz w:val="26"/>
                <w:lang w:val="uk-UA"/>
              </w:rPr>
              <w:t>арк.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88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відзивів</w:t>
            </w:r>
          </w:p>
        </w:tc>
      </w:tr>
      <w:tr w:rsidR="00755DF2" w:rsidRPr="008C1EF5" w:rsidTr="006725A9">
        <w:trPr>
          <w:trHeight w:val="5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дисертацій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кандидатських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6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відзивів</w:t>
            </w:r>
          </w:p>
        </w:tc>
      </w:tr>
      <w:tr w:rsidR="00755DF2" w:rsidRPr="008C1EF5" w:rsidTr="006725A9">
        <w:trPr>
          <w:trHeight w:val="5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8" w:lineRule="exact"/>
              <w:ind w:right="32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дисертацій </w:t>
            </w:r>
            <w:r w:rsidRPr="008C1EF5">
              <w:rPr>
                <w:w w:val="95"/>
                <w:sz w:val="26"/>
                <w:lang w:val="uk-UA"/>
              </w:rPr>
              <w:t>докторських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6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40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відзивів</w:t>
            </w:r>
          </w:p>
        </w:tc>
      </w:tr>
      <w:tr w:rsidR="00755DF2" w:rsidRPr="008C1EF5" w:rsidTr="006725A9">
        <w:trPr>
          <w:trHeight w:val="8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авторефератів </w:t>
            </w:r>
            <w:r w:rsidRPr="008C1EF5">
              <w:rPr>
                <w:sz w:val="26"/>
                <w:lang w:val="uk-UA"/>
              </w:rPr>
              <w:t>дисертацій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кандидатських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8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відзивів</w:t>
            </w:r>
          </w:p>
        </w:tc>
      </w:tr>
      <w:tr w:rsidR="00755DF2" w:rsidRPr="008C1EF5" w:rsidTr="006725A9">
        <w:trPr>
          <w:trHeight w:val="8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авторефератів </w:t>
            </w:r>
            <w:r w:rsidRPr="008C1EF5">
              <w:rPr>
                <w:sz w:val="26"/>
                <w:lang w:val="uk-UA"/>
              </w:rPr>
              <w:t>дисертацій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докторських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6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відзивів</w:t>
            </w:r>
          </w:p>
        </w:tc>
      </w:tr>
      <w:tr w:rsidR="00755DF2" w:rsidRPr="008C1EF5" w:rsidTr="006725A9">
        <w:trPr>
          <w:trHeight w:val="11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наукових статей, наукових проектів і тематичних планів</w:t>
            </w:r>
          </w:p>
          <w:p w:rsidR="00755DF2" w:rsidRDefault="00755DF2" w:rsidP="00AD153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тощо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6" w:lineRule="exact"/>
              <w:ind w:left="9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відзивів</w:t>
            </w:r>
          </w:p>
        </w:tc>
      </w:tr>
      <w:tr w:rsidR="00755DF2" w:rsidRPr="008C1EF5" w:rsidTr="006725A9">
        <w:trPr>
          <w:trHeight w:val="2390"/>
        </w:trPr>
        <w:tc>
          <w:tcPr>
            <w:tcW w:w="550" w:type="dxa"/>
          </w:tcPr>
          <w:p w:rsidR="00755DF2" w:rsidRPr="00A24838" w:rsidRDefault="00755DF2" w:rsidP="00AD1531">
            <w:pPr>
              <w:pStyle w:val="TableParagraph"/>
              <w:spacing w:line="286" w:lineRule="exact"/>
              <w:ind w:left="209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3</w:t>
            </w: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Доопрацювання для перевидання монографій,</w:t>
            </w:r>
          </w:p>
          <w:p w:rsidR="00755DF2" w:rsidRPr="008C1EF5" w:rsidRDefault="00755DF2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 xml:space="preserve">підручників, </w:t>
            </w:r>
            <w:r w:rsidRPr="008C1EF5">
              <w:rPr>
                <w:b/>
                <w:sz w:val="26"/>
                <w:lang w:val="uk-UA"/>
              </w:rPr>
              <w:t>навчальних посібників,</w:t>
            </w:r>
          </w:p>
          <w:p w:rsidR="00755DF2" w:rsidRDefault="00755DF2" w:rsidP="00AD1531">
            <w:pPr>
              <w:pStyle w:val="TableParagraph"/>
              <w:spacing w:line="298" w:lineRule="exact"/>
              <w:ind w:right="1285"/>
              <w:rPr>
                <w:b/>
                <w:w w:val="95"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словників, </w:t>
            </w:r>
            <w:r w:rsidRPr="008C1EF5">
              <w:rPr>
                <w:b/>
                <w:w w:val="95"/>
                <w:sz w:val="26"/>
                <w:lang w:val="uk-UA"/>
              </w:rPr>
              <w:t>довідників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right="1285"/>
              <w:rPr>
                <w:b/>
                <w:sz w:val="26"/>
                <w:lang w:val="uk-UA"/>
              </w:rPr>
            </w:pP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друк арк. переробленого матеріалу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Рукопис</w:t>
            </w:r>
          </w:p>
        </w:tc>
      </w:tr>
      <w:tr w:rsidR="00755DF2" w:rsidRPr="000B2FB8" w:rsidTr="006725A9">
        <w:trPr>
          <w:trHeight w:val="2693"/>
        </w:trPr>
        <w:tc>
          <w:tcPr>
            <w:tcW w:w="550" w:type="dxa"/>
          </w:tcPr>
          <w:p w:rsidR="00755DF2" w:rsidRPr="00A24838" w:rsidRDefault="00755DF2" w:rsidP="00AD1531">
            <w:pPr>
              <w:pStyle w:val="TableParagraph"/>
              <w:spacing w:line="288" w:lineRule="exact"/>
              <w:ind w:left="209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4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12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Керівництво науковою роботою студентів з підготовкою наукової статті, заявки на видачу охоронних</w:t>
            </w:r>
          </w:p>
          <w:p w:rsidR="00755DF2" w:rsidRDefault="00755DF2" w:rsidP="00AD1531">
            <w:pPr>
              <w:pStyle w:val="TableParagraph"/>
              <w:spacing w:line="30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документів, доповіді на конференцію</w:t>
            </w:r>
          </w:p>
          <w:p w:rsidR="00755DF2" w:rsidRPr="008C1EF5" w:rsidRDefault="00755DF2" w:rsidP="00AD1531">
            <w:pPr>
              <w:pStyle w:val="TableParagraph"/>
              <w:spacing w:line="300" w:lineRule="exact"/>
              <w:rPr>
                <w:b/>
                <w:sz w:val="26"/>
                <w:lang w:val="uk-UA"/>
              </w:rPr>
            </w:pP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631" w:right="62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роботу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статей,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заявок, доповідей із зазначенням авторів</w:t>
            </w:r>
          </w:p>
        </w:tc>
      </w:tr>
      <w:tr w:rsidR="00755DF2" w:rsidRPr="008C1EF5" w:rsidTr="006725A9">
        <w:trPr>
          <w:trHeight w:val="287"/>
        </w:trPr>
        <w:tc>
          <w:tcPr>
            <w:tcW w:w="550" w:type="dxa"/>
          </w:tcPr>
          <w:p w:rsidR="00755DF2" w:rsidRPr="00A24838" w:rsidRDefault="00755DF2" w:rsidP="00AD1531">
            <w:pPr>
              <w:pStyle w:val="TableParagraph"/>
              <w:spacing w:line="286" w:lineRule="exact"/>
              <w:ind w:left="209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5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Керівництво</w:t>
            </w:r>
          </w:p>
          <w:p w:rsidR="00755DF2" w:rsidRPr="008C1EF5" w:rsidRDefault="00755DF2" w:rsidP="006725A9">
            <w:pPr>
              <w:pStyle w:val="TableParagraph"/>
              <w:ind w:left="0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 xml:space="preserve">науково-дослідною </w:t>
            </w:r>
            <w:r w:rsidRPr="008C1EF5">
              <w:rPr>
                <w:b/>
                <w:sz w:val="26"/>
                <w:lang w:val="uk-UA"/>
              </w:rPr>
              <w:t xml:space="preserve">або </w:t>
            </w:r>
            <w:r w:rsidRPr="00DB0718">
              <w:rPr>
                <w:b/>
                <w:sz w:val="26"/>
                <w:lang w:val="uk-UA"/>
              </w:rPr>
              <w:t>кваліфікаційною роботою</w:t>
            </w:r>
            <w:r w:rsidRPr="008C1EF5">
              <w:rPr>
                <w:b/>
                <w:sz w:val="26"/>
                <w:lang w:val="uk-UA"/>
              </w:rPr>
              <w:t>, що подана на</w:t>
            </w:r>
            <w:r w:rsidRPr="006725A9">
              <w:rPr>
                <w:b/>
                <w:sz w:val="26"/>
                <w:lang w:val="ru-RU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Всеукраїнський</w:t>
            </w:r>
            <w:r w:rsidRPr="006725A9">
              <w:rPr>
                <w:b/>
                <w:sz w:val="26"/>
                <w:lang w:val="ru-RU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конкурс (інший конкурс)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631" w:right="62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роботу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107" w:right="23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осіб і робіт із зазначенням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авторів</w:t>
            </w:r>
          </w:p>
        </w:tc>
      </w:tr>
      <w:tr w:rsidR="00755DF2" w:rsidRPr="008C1EF5" w:rsidTr="006725A9">
        <w:trPr>
          <w:trHeight w:val="1494"/>
        </w:trPr>
        <w:tc>
          <w:tcPr>
            <w:tcW w:w="550" w:type="dxa"/>
          </w:tcPr>
          <w:p w:rsidR="00755DF2" w:rsidRPr="00A24838" w:rsidRDefault="00755DF2" w:rsidP="00AD1531">
            <w:pPr>
              <w:pStyle w:val="TableParagraph"/>
              <w:spacing w:line="288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6</w:t>
            </w: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Керівництво </w:t>
            </w:r>
            <w:r w:rsidRPr="008C1EF5">
              <w:rPr>
                <w:b/>
                <w:w w:val="95"/>
                <w:sz w:val="26"/>
                <w:lang w:val="uk-UA"/>
              </w:rPr>
              <w:t xml:space="preserve">студентським </w:t>
            </w:r>
            <w:r w:rsidRPr="008C1EF5">
              <w:rPr>
                <w:b/>
                <w:sz w:val="26"/>
                <w:lang w:val="uk-UA"/>
              </w:rPr>
              <w:t>науковим</w:t>
            </w:r>
          </w:p>
          <w:p w:rsidR="00755DF2" w:rsidRPr="008C1EF5" w:rsidRDefault="00755DF2" w:rsidP="00AD1531">
            <w:pPr>
              <w:pStyle w:val="TableParagraph"/>
              <w:spacing w:before="1" w:line="29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 xml:space="preserve">товариством, </w:t>
            </w:r>
            <w:r w:rsidRPr="008C1EF5">
              <w:rPr>
                <w:b/>
                <w:sz w:val="26"/>
                <w:lang w:val="uk-UA"/>
              </w:rPr>
              <w:t>семінаром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897" w:right="889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897" w:right="89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6725A9">
        <w:trPr>
          <w:trHeight w:val="299"/>
        </w:trPr>
        <w:tc>
          <w:tcPr>
            <w:tcW w:w="550" w:type="dxa"/>
            <w:vMerge w:val="restart"/>
          </w:tcPr>
          <w:p w:rsidR="00755DF2" w:rsidRPr="00A24838" w:rsidRDefault="00755DF2" w:rsidP="00AD1531">
            <w:pPr>
              <w:pStyle w:val="TableParagraph"/>
              <w:spacing w:line="288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7</w:t>
            </w:r>
          </w:p>
        </w:tc>
        <w:tc>
          <w:tcPr>
            <w:tcW w:w="9548" w:type="dxa"/>
            <w:gridSpan w:val="3"/>
          </w:tcPr>
          <w:p w:rsidR="00755DF2" w:rsidRPr="00A24838" w:rsidRDefault="00755DF2" w:rsidP="00AD1531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A24838">
              <w:rPr>
                <w:b/>
                <w:sz w:val="26"/>
                <w:lang w:val="uk-UA"/>
              </w:rPr>
              <w:t>Підготовка студентів до участі у Всеукраїнській студентській олімпіаді:</w:t>
            </w:r>
          </w:p>
        </w:tc>
      </w:tr>
      <w:tr w:rsidR="00755DF2" w:rsidRPr="000B2FB8" w:rsidTr="006725A9">
        <w:trPr>
          <w:trHeight w:val="5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A24838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A24838" w:rsidRDefault="00755DF2" w:rsidP="00AD1531">
            <w:pPr>
              <w:pStyle w:val="TableParagraph"/>
              <w:spacing w:line="296" w:lineRule="exact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І-го туру</w:t>
            </w:r>
          </w:p>
        </w:tc>
        <w:tc>
          <w:tcPr>
            <w:tcW w:w="4319" w:type="dxa"/>
          </w:tcPr>
          <w:p w:rsidR="00755DF2" w:rsidRPr="00A24838" w:rsidRDefault="00755DF2" w:rsidP="00AD1531">
            <w:pPr>
              <w:pStyle w:val="TableParagraph"/>
              <w:spacing w:line="296" w:lineRule="exact"/>
              <w:ind w:left="897" w:right="889"/>
              <w:jc w:val="center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25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before="1" w:line="298" w:lineRule="exact"/>
              <w:ind w:left="106" w:right="54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осіб, що прийняли участь</w:t>
            </w:r>
          </w:p>
        </w:tc>
      </w:tr>
      <w:tr w:rsidR="00755DF2" w:rsidRPr="000B2FB8" w:rsidTr="006725A9">
        <w:trPr>
          <w:trHeight w:val="599"/>
        </w:trPr>
        <w:tc>
          <w:tcPr>
            <w:tcW w:w="550" w:type="dxa"/>
            <w:vMerge/>
            <w:tcBorders>
              <w:top w:val="nil"/>
            </w:tcBorders>
          </w:tcPr>
          <w:p w:rsidR="00755DF2" w:rsidRPr="00A24838" w:rsidRDefault="00755DF2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A24838" w:rsidRDefault="00755DF2" w:rsidP="00AD1531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 xml:space="preserve">ІІ-го туру </w:t>
            </w:r>
          </w:p>
        </w:tc>
        <w:tc>
          <w:tcPr>
            <w:tcW w:w="4319" w:type="dxa"/>
          </w:tcPr>
          <w:p w:rsidR="00755DF2" w:rsidRPr="00A24838" w:rsidRDefault="00755DF2" w:rsidP="00AD1531">
            <w:pPr>
              <w:pStyle w:val="TableParagraph"/>
              <w:spacing w:line="295" w:lineRule="exact"/>
              <w:ind w:left="897" w:right="889"/>
              <w:jc w:val="center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50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осіб,</w:t>
            </w:r>
            <w:r w:rsidRPr="008C1EF5">
              <w:rPr>
                <w:spacing w:val="-6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що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прийняли</w:t>
            </w:r>
            <w:r w:rsidRPr="008C1EF5">
              <w:rPr>
                <w:spacing w:val="-10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участь</w:t>
            </w:r>
          </w:p>
        </w:tc>
      </w:tr>
      <w:tr w:rsidR="00755DF2" w:rsidRPr="000B2FB8" w:rsidTr="006725A9">
        <w:trPr>
          <w:trHeight w:val="299"/>
        </w:trPr>
        <w:tc>
          <w:tcPr>
            <w:tcW w:w="550" w:type="dxa"/>
            <w:vMerge w:val="restart"/>
          </w:tcPr>
          <w:p w:rsidR="00755DF2" w:rsidRPr="00A24838" w:rsidRDefault="00755DF2" w:rsidP="00AD1531">
            <w:pPr>
              <w:pStyle w:val="TableParagraph"/>
              <w:spacing w:line="286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w w:val="99"/>
                <w:sz w:val="26"/>
                <w:lang w:val="uk-UA"/>
              </w:rPr>
              <w:t>8</w:t>
            </w:r>
          </w:p>
        </w:tc>
        <w:tc>
          <w:tcPr>
            <w:tcW w:w="9548" w:type="dxa"/>
            <w:gridSpan w:val="3"/>
          </w:tcPr>
          <w:p w:rsidR="00755DF2" w:rsidRPr="00A24838" w:rsidRDefault="00755DF2" w:rsidP="00AD1531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A24838">
              <w:rPr>
                <w:b/>
                <w:sz w:val="26"/>
                <w:lang w:val="uk-UA"/>
              </w:rPr>
              <w:t>Підготовка та проведення студентських олімпіад та конкурсів:</w:t>
            </w:r>
          </w:p>
        </w:tc>
      </w:tr>
      <w:tr w:rsidR="00755DF2" w:rsidRPr="008C1EF5" w:rsidTr="006725A9">
        <w:trPr>
          <w:trHeight w:val="597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A24838" w:rsidRDefault="00755DF2" w:rsidP="00AD1531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підготовка до І-го</w:t>
            </w:r>
          </w:p>
          <w:p w:rsidR="00755DF2" w:rsidRPr="00A24838" w:rsidRDefault="00755DF2" w:rsidP="00AD1531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туру олімпіади</w:t>
            </w:r>
          </w:p>
        </w:tc>
        <w:tc>
          <w:tcPr>
            <w:tcW w:w="4319" w:type="dxa"/>
          </w:tcPr>
          <w:p w:rsidR="00755DF2" w:rsidRPr="00A24838" w:rsidRDefault="00755DF2" w:rsidP="00AD1531">
            <w:pPr>
              <w:pStyle w:val="TableParagraph"/>
              <w:spacing w:line="293" w:lineRule="exact"/>
              <w:ind w:left="897" w:right="889"/>
              <w:jc w:val="center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30</w:t>
            </w:r>
          </w:p>
          <w:p w:rsidR="00755DF2" w:rsidRPr="00A24838" w:rsidRDefault="00755DF2" w:rsidP="00AD1531">
            <w:pPr>
              <w:pStyle w:val="TableParagraph"/>
              <w:spacing w:before="1" w:line="283" w:lineRule="exact"/>
              <w:ind w:left="896" w:right="892"/>
              <w:jc w:val="center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на захід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</w:t>
            </w:r>
          </w:p>
          <w:p w:rsidR="00755DF2" w:rsidRPr="008C1EF5" w:rsidRDefault="00755DF2" w:rsidP="00AD1531">
            <w:pPr>
              <w:pStyle w:val="TableParagraph"/>
              <w:spacing w:before="1" w:line="283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матеріал, завдання</w:t>
            </w:r>
          </w:p>
        </w:tc>
      </w:tr>
      <w:tr w:rsidR="00755DF2" w:rsidRPr="008C1EF5" w:rsidTr="006725A9">
        <w:trPr>
          <w:trHeight w:val="906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A24838" w:rsidRDefault="00755DF2" w:rsidP="00AD1531">
            <w:pPr>
              <w:pStyle w:val="TableParagraph"/>
              <w:ind w:right="123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підготовка до ІІ-го туру Всеукраїнських</w:t>
            </w:r>
          </w:p>
          <w:p w:rsidR="00755DF2" w:rsidRPr="00A24838" w:rsidRDefault="00755DF2" w:rsidP="00AD1531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олімпіад</w:t>
            </w:r>
          </w:p>
        </w:tc>
        <w:tc>
          <w:tcPr>
            <w:tcW w:w="4319" w:type="dxa"/>
          </w:tcPr>
          <w:p w:rsidR="00755DF2" w:rsidRPr="00A24838" w:rsidRDefault="00755DF2" w:rsidP="00AD1531">
            <w:pPr>
              <w:pStyle w:val="TableParagraph"/>
              <w:spacing w:line="295" w:lineRule="exact"/>
              <w:ind w:left="895" w:right="892"/>
              <w:jc w:val="center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150</w:t>
            </w:r>
          </w:p>
          <w:p w:rsidR="00755DF2" w:rsidRPr="00A24838" w:rsidRDefault="00755DF2" w:rsidP="00AD1531">
            <w:pPr>
              <w:pStyle w:val="TableParagraph"/>
              <w:spacing w:line="298" w:lineRule="exact"/>
              <w:ind w:left="896" w:right="892"/>
              <w:jc w:val="center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на захід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Роздавальний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матеріал, завдання</w:t>
            </w:r>
          </w:p>
        </w:tc>
      </w:tr>
      <w:tr w:rsidR="00755DF2" w:rsidRPr="008C1EF5" w:rsidTr="006725A9">
        <w:trPr>
          <w:trHeight w:val="913"/>
        </w:trPr>
        <w:tc>
          <w:tcPr>
            <w:tcW w:w="550" w:type="dxa"/>
            <w:vMerge/>
            <w:tcBorders>
              <w:top w:val="nil"/>
            </w:tcBorders>
          </w:tcPr>
          <w:p w:rsidR="00755DF2" w:rsidRPr="008C1EF5" w:rsidRDefault="00755DF2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684" w:type="dxa"/>
          </w:tcPr>
          <w:p w:rsidR="00755DF2" w:rsidRPr="00A24838" w:rsidRDefault="00755DF2" w:rsidP="00AD1531">
            <w:pPr>
              <w:pStyle w:val="TableParagraph"/>
              <w:ind w:right="1055"/>
              <w:rPr>
                <w:sz w:val="26"/>
                <w:lang w:val="uk-UA"/>
              </w:rPr>
            </w:pPr>
            <w:r w:rsidRPr="00A24838">
              <w:rPr>
                <w:w w:val="95"/>
                <w:sz w:val="26"/>
                <w:lang w:val="uk-UA"/>
              </w:rPr>
              <w:t xml:space="preserve">рецензування </w:t>
            </w:r>
            <w:r w:rsidRPr="00A24838">
              <w:rPr>
                <w:sz w:val="26"/>
                <w:lang w:val="uk-UA"/>
              </w:rPr>
              <w:t>студентських</w:t>
            </w:r>
          </w:p>
          <w:p w:rsidR="00755DF2" w:rsidRPr="00A24838" w:rsidRDefault="00755DF2" w:rsidP="00AD1531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конкурсних робіт</w:t>
            </w:r>
          </w:p>
        </w:tc>
        <w:tc>
          <w:tcPr>
            <w:tcW w:w="4319" w:type="dxa"/>
          </w:tcPr>
          <w:p w:rsidR="00755DF2" w:rsidRPr="00A24838" w:rsidRDefault="00755DF2" w:rsidP="00AD1531">
            <w:pPr>
              <w:pStyle w:val="TableParagraph"/>
              <w:spacing w:line="295" w:lineRule="exact"/>
              <w:ind w:left="8"/>
              <w:jc w:val="center"/>
              <w:rPr>
                <w:sz w:val="26"/>
                <w:lang w:val="uk-UA"/>
              </w:rPr>
            </w:pPr>
            <w:r w:rsidRPr="00A24838">
              <w:rPr>
                <w:w w:val="99"/>
                <w:sz w:val="26"/>
                <w:lang w:val="uk-UA"/>
              </w:rPr>
              <w:t>2</w:t>
            </w:r>
          </w:p>
          <w:p w:rsidR="00755DF2" w:rsidRPr="00A24838" w:rsidRDefault="00755DF2" w:rsidP="00AD1531">
            <w:pPr>
              <w:pStyle w:val="TableParagraph"/>
              <w:spacing w:line="298" w:lineRule="exact"/>
              <w:ind w:left="895" w:right="892"/>
              <w:jc w:val="center"/>
              <w:rPr>
                <w:sz w:val="26"/>
                <w:lang w:val="uk-UA"/>
              </w:rPr>
            </w:pPr>
            <w:r w:rsidRPr="00A24838">
              <w:rPr>
                <w:sz w:val="26"/>
                <w:lang w:val="uk-UA"/>
              </w:rPr>
              <w:t>на рецензію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Список осіб</w:t>
            </w:r>
          </w:p>
        </w:tc>
      </w:tr>
      <w:tr w:rsidR="00755DF2" w:rsidRPr="000B2FB8" w:rsidTr="006725A9">
        <w:trPr>
          <w:trHeight w:val="913"/>
        </w:trPr>
        <w:tc>
          <w:tcPr>
            <w:tcW w:w="550" w:type="dxa"/>
            <w:tcBorders>
              <w:top w:val="nil"/>
            </w:tcBorders>
          </w:tcPr>
          <w:p w:rsidR="00755DF2" w:rsidRPr="00D92007" w:rsidRDefault="00755DF2" w:rsidP="00D920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92007">
              <w:rPr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2684" w:type="dxa"/>
          </w:tcPr>
          <w:p w:rsidR="00755DF2" w:rsidRPr="00D92007" w:rsidRDefault="00755DF2" w:rsidP="00D92007">
            <w:pPr>
              <w:pStyle w:val="NormalWeb"/>
              <w:rPr>
                <w:b/>
                <w:sz w:val="26"/>
                <w:szCs w:val="26"/>
                <w:lang w:val="uk-UA"/>
              </w:rPr>
            </w:pPr>
            <w:r w:rsidRPr="00D92007">
              <w:rPr>
                <w:b/>
                <w:color w:val="000000"/>
                <w:sz w:val="26"/>
                <w:szCs w:val="26"/>
                <w:lang w:val="uk-UA"/>
              </w:rPr>
              <w:t>Підготовка школярів до участі у ІІ-ІІІ етапі Всеукраїнських конкурсів-захистів науково-дослідницьких робіт учнів-членів Національного центру «Мала академія наук України»</w:t>
            </w:r>
          </w:p>
        </w:tc>
        <w:tc>
          <w:tcPr>
            <w:tcW w:w="4319" w:type="dxa"/>
          </w:tcPr>
          <w:p w:rsidR="00755DF2" w:rsidRPr="00D92007" w:rsidRDefault="00755DF2" w:rsidP="00AD1531">
            <w:pPr>
              <w:pStyle w:val="TableParagraph"/>
              <w:spacing w:line="295" w:lineRule="exact"/>
              <w:ind w:left="8"/>
              <w:jc w:val="center"/>
              <w:rPr>
                <w:sz w:val="26"/>
                <w:szCs w:val="26"/>
              </w:rPr>
            </w:pPr>
            <w:r w:rsidRPr="00D92007">
              <w:rPr>
                <w:sz w:val="26"/>
                <w:szCs w:val="26"/>
              </w:rPr>
              <w:t>50</w:t>
            </w:r>
          </w:p>
        </w:tc>
        <w:tc>
          <w:tcPr>
            <w:tcW w:w="2545" w:type="dxa"/>
          </w:tcPr>
          <w:p w:rsidR="00755DF2" w:rsidRPr="00D92007" w:rsidRDefault="00755DF2" w:rsidP="00AD1531">
            <w:pPr>
              <w:pStyle w:val="TableParagraph"/>
              <w:spacing w:line="295" w:lineRule="exact"/>
              <w:ind w:left="106"/>
              <w:rPr>
                <w:sz w:val="26"/>
                <w:szCs w:val="26"/>
                <w:lang w:val="ru-RU"/>
              </w:rPr>
            </w:pPr>
            <w:r w:rsidRPr="00D92007">
              <w:rPr>
                <w:color w:val="000000"/>
                <w:sz w:val="26"/>
                <w:szCs w:val="26"/>
                <w:lang w:val="ru-RU"/>
              </w:rPr>
              <w:t>Перелік осіб, що прийняли участь</w:t>
            </w:r>
          </w:p>
        </w:tc>
      </w:tr>
      <w:tr w:rsidR="00755DF2" w:rsidRPr="008C1EF5" w:rsidTr="006725A9">
        <w:trPr>
          <w:trHeight w:val="2392"/>
        </w:trPr>
        <w:tc>
          <w:tcPr>
            <w:tcW w:w="550" w:type="dxa"/>
          </w:tcPr>
          <w:p w:rsidR="00755DF2" w:rsidRPr="00A24838" w:rsidRDefault="00755DF2" w:rsidP="00AD1531">
            <w:pPr>
              <w:pStyle w:val="TableParagraph"/>
              <w:spacing w:line="286" w:lineRule="exact"/>
              <w:ind w:left="122" w:right="116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10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120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заявки на розробку проектів на отримання вітчизняних грантів, наукових</w:t>
            </w:r>
            <w:r w:rsidRPr="008C1EF5">
              <w:rPr>
                <w:b/>
                <w:spacing w:val="-16"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та освітніх проектів</w:t>
            </w:r>
            <w:r w:rsidRPr="008C1EF5">
              <w:rPr>
                <w:b/>
                <w:spacing w:val="-4"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і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програм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заявки</w:t>
            </w:r>
          </w:p>
        </w:tc>
      </w:tr>
      <w:tr w:rsidR="00755DF2" w:rsidRPr="000B2FB8" w:rsidTr="006725A9">
        <w:trPr>
          <w:trHeight w:val="1494"/>
        </w:trPr>
        <w:tc>
          <w:tcPr>
            <w:tcW w:w="550" w:type="dxa"/>
          </w:tcPr>
          <w:p w:rsidR="00755DF2" w:rsidRPr="00A24838" w:rsidRDefault="00755DF2" w:rsidP="00D92007">
            <w:pPr>
              <w:pStyle w:val="TableParagraph"/>
              <w:spacing w:line="286" w:lineRule="exact"/>
              <w:ind w:left="123" w:right="116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1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</w:t>
            </w:r>
          </w:p>
          <w:p w:rsidR="00755DF2" w:rsidRPr="008C1EF5" w:rsidRDefault="00755DF2" w:rsidP="00AD1531">
            <w:pPr>
              <w:pStyle w:val="TableParagraph"/>
              <w:spacing w:before="1"/>
              <w:ind w:right="12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експозицій та матеріалів до участі у вітчизняних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виставках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107" w:right="17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Матеріали до участі у виставках</w:t>
            </w:r>
          </w:p>
        </w:tc>
      </w:tr>
      <w:tr w:rsidR="00755DF2" w:rsidRPr="008C1EF5" w:rsidTr="006725A9">
        <w:trPr>
          <w:trHeight w:val="1194"/>
        </w:trPr>
        <w:tc>
          <w:tcPr>
            <w:tcW w:w="550" w:type="dxa"/>
          </w:tcPr>
          <w:p w:rsidR="00755DF2" w:rsidRPr="00A24838" w:rsidRDefault="00755DF2" w:rsidP="00D92007">
            <w:pPr>
              <w:pStyle w:val="TableParagraph"/>
              <w:spacing w:line="286" w:lineRule="exact"/>
              <w:ind w:left="123" w:right="116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2</w:t>
            </w: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матеріалів до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right="16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здобуття державних і галузевих премій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Матеріали до участі</w:t>
            </w:r>
          </w:p>
        </w:tc>
      </w:tr>
      <w:tr w:rsidR="00755DF2" w:rsidRPr="008C1EF5" w:rsidTr="006725A9">
        <w:trPr>
          <w:trHeight w:val="1495"/>
        </w:trPr>
        <w:tc>
          <w:tcPr>
            <w:tcW w:w="550" w:type="dxa"/>
          </w:tcPr>
          <w:p w:rsidR="00755DF2" w:rsidRPr="00A24838" w:rsidRDefault="00755DF2" w:rsidP="00D92007">
            <w:pPr>
              <w:pStyle w:val="TableParagraph"/>
              <w:spacing w:line="286" w:lineRule="exact"/>
              <w:ind w:left="123" w:right="116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3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13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Рецензування матеріалів робіт, що подані на здобуття державних і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галузевих премій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631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631" w:right="62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роботу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Матеріали до участі</w:t>
            </w:r>
          </w:p>
        </w:tc>
      </w:tr>
      <w:tr w:rsidR="00755DF2" w:rsidRPr="008C1EF5" w:rsidTr="006725A9">
        <w:trPr>
          <w:trHeight w:val="2092"/>
        </w:trPr>
        <w:tc>
          <w:tcPr>
            <w:tcW w:w="550" w:type="dxa"/>
          </w:tcPr>
          <w:p w:rsidR="00755DF2" w:rsidRPr="00A24838" w:rsidRDefault="00755DF2" w:rsidP="00D92007">
            <w:pPr>
              <w:pStyle w:val="TableParagraph"/>
              <w:spacing w:line="286" w:lineRule="exact"/>
              <w:ind w:left="123" w:right="116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4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331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заявки на розробку</w:t>
            </w:r>
          </w:p>
          <w:p w:rsidR="00755DF2" w:rsidRPr="008C1EF5" w:rsidRDefault="00755DF2" w:rsidP="00AD1531">
            <w:pPr>
              <w:pStyle w:val="TableParagraph"/>
              <w:ind w:right="12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міжнародних проектів на отримання грантів,</w:t>
            </w:r>
          </w:p>
          <w:p w:rsidR="00755DF2" w:rsidRPr="008C1EF5" w:rsidRDefault="00755DF2" w:rsidP="00AD1531">
            <w:pPr>
              <w:pStyle w:val="TableParagraph"/>
              <w:spacing w:before="1" w:line="29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наукових та освітніх проектів і програм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Проект заявки</w:t>
            </w:r>
          </w:p>
        </w:tc>
      </w:tr>
      <w:tr w:rsidR="00755DF2" w:rsidRPr="008C1EF5" w:rsidTr="006725A9">
        <w:trPr>
          <w:trHeight w:val="2392"/>
        </w:trPr>
        <w:tc>
          <w:tcPr>
            <w:tcW w:w="550" w:type="dxa"/>
          </w:tcPr>
          <w:p w:rsidR="00755DF2" w:rsidRPr="00A24838" w:rsidRDefault="00755DF2" w:rsidP="00D92007">
            <w:pPr>
              <w:pStyle w:val="TableParagraph"/>
              <w:spacing w:line="289" w:lineRule="exact"/>
              <w:ind w:left="123" w:right="116"/>
              <w:jc w:val="center"/>
              <w:rPr>
                <w:b/>
                <w:sz w:val="26"/>
                <w:lang w:val="uk-UA"/>
              </w:rPr>
            </w:pPr>
            <w:r w:rsidRPr="00A2483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5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331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заявки на розробку</w:t>
            </w:r>
          </w:p>
          <w:p w:rsidR="00755DF2" w:rsidRPr="008C1EF5" w:rsidRDefault="00755DF2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міжнародних проектів на отримання грантів, наукових та освітніх проектів і програм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іноземною мовою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6" w:lineRule="exact"/>
              <w:ind w:left="10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Проект заявки</w:t>
            </w:r>
          </w:p>
        </w:tc>
      </w:tr>
      <w:tr w:rsidR="00755DF2" w:rsidRPr="000B2FB8" w:rsidTr="006725A9">
        <w:trPr>
          <w:trHeight w:val="897"/>
        </w:trPr>
        <w:tc>
          <w:tcPr>
            <w:tcW w:w="550" w:type="dxa"/>
          </w:tcPr>
          <w:p w:rsidR="00755DF2" w:rsidRPr="003B2AE8" w:rsidRDefault="00755DF2" w:rsidP="00D92007">
            <w:pPr>
              <w:pStyle w:val="TableParagraph"/>
              <w:spacing w:line="286" w:lineRule="exact"/>
              <w:ind w:left="122" w:right="116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16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spacing w:line="294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</w:t>
            </w:r>
          </w:p>
          <w:p w:rsidR="00755DF2" w:rsidRPr="006725A9" w:rsidRDefault="00755DF2" w:rsidP="006725A9">
            <w:pPr>
              <w:pStyle w:val="TableParagraph"/>
              <w:spacing w:line="295" w:lineRule="exact"/>
              <w:rPr>
                <w:b/>
                <w:sz w:val="26"/>
                <w:lang w:val="ru-RU"/>
              </w:rPr>
            </w:pPr>
            <w:r w:rsidRPr="008C1EF5">
              <w:rPr>
                <w:b/>
                <w:sz w:val="26"/>
                <w:lang w:val="uk-UA"/>
              </w:rPr>
              <w:t>експозицій та матеріалів до участі</w:t>
            </w:r>
            <w:r w:rsidRPr="006725A9">
              <w:rPr>
                <w:b/>
                <w:sz w:val="26"/>
                <w:lang w:val="ru-RU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у міжнародних</w:t>
            </w:r>
            <w:r w:rsidRPr="006725A9">
              <w:rPr>
                <w:b/>
                <w:sz w:val="26"/>
                <w:lang w:val="ru-RU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виставках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626" w:right="62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107" w:right="17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Матеріали до участі у виставках</w:t>
            </w:r>
          </w:p>
        </w:tc>
      </w:tr>
      <w:tr w:rsidR="00755DF2" w:rsidRPr="000B2FB8" w:rsidTr="006725A9">
        <w:trPr>
          <w:trHeight w:val="1194"/>
        </w:trPr>
        <w:tc>
          <w:tcPr>
            <w:tcW w:w="550" w:type="dxa"/>
          </w:tcPr>
          <w:p w:rsidR="00755DF2" w:rsidRPr="003B2AE8" w:rsidRDefault="00755DF2" w:rsidP="00D92007">
            <w:pPr>
              <w:pStyle w:val="TableParagraph"/>
              <w:spacing w:line="286" w:lineRule="exact"/>
              <w:ind w:left="143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7</w:t>
            </w:r>
          </w:p>
        </w:tc>
        <w:tc>
          <w:tcPr>
            <w:tcW w:w="2684" w:type="dxa"/>
          </w:tcPr>
          <w:p w:rsidR="00755DF2" w:rsidRPr="008C1EF5" w:rsidRDefault="00755DF2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матеріалів до здобуття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міжнародних премій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246" w:right="124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104" w:right="17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Матеріали до участі у виставках</w:t>
            </w:r>
          </w:p>
        </w:tc>
      </w:tr>
      <w:tr w:rsidR="00755DF2" w:rsidRPr="008C1EF5" w:rsidTr="006725A9">
        <w:trPr>
          <w:trHeight w:val="1197"/>
        </w:trPr>
        <w:tc>
          <w:tcPr>
            <w:tcW w:w="550" w:type="dxa"/>
          </w:tcPr>
          <w:p w:rsidR="00755DF2" w:rsidRPr="003B2AE8" w:rsidRDefault="00755DF2" w:rsidP="00D92007">
            <w:pPr>
              <w:pStyle w:val="TableParagraph"/>
              <w:spacing w:line="286" w:lineRule="exact"/>
              <w:ind w:left="143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8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13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Рецензування матеріалів робіт, що подані на здобуття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міжнародних премій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246" w:right="124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  <w:p w:rsidR="00755DF2" w:rsidRPr="008C1EF5" w:rsidRDefault="00755DF2" w:rsidP="00AD1531">
            <w:pPr>
              <w:pStyle w:val="TableParagraph"/>
              <w:spacing w:line="298" w:lineRule="exact"/>
              <w:ind w:left="1247" w:right="124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роботу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Копія рецензії</w:t>
            </w:r>
          </w:p>
        </w:tc>
      </w:tr>
      <w:tr w:rsidR="00755DF2" w:rsidRPr="000B2FB8" w:rsidTr="006725A9">
        <w:trPr>
          <w:trHeight w:val="1195"/>
        </w:trPr>
        <w:tc>
          <w:tcPr>
            <w:tcW w:w="550" w:type="dxa"/>
          </w:tcPr>
          <w:p w:rsidR="00755DF2" w:rsidRPr="003B2AE8" w:rsidRDefault="00755DF2" w:rsidP="00D92007">
            <w:pPr>
              <w:pStyle w:val="TableParagraph"/>
              <w:spacing w:line="288" w:lineRule="exact"/>
              <w:ind w:left="143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</w:t>
            </w:r>
            <w:r>
              <w:rPr>
                <w:b/>
                <w:sz w:val="26"/>
                <w:lang w:val="uk-UA"/>
              </w:rPr>
              <w:t>9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185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з видання наукових і науково- методичних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збірників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3" w:lineRule="exact"/>
              <w:ind w:left="1246" w:right="124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104" w:right="44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видань, в яких ведеться робота</w:t>
            </w:r>
          </w:p>
        </w:tc>
      </w:tr>
      <w:tr w:rsidR="00755DF2" w:rsidRPr="000B2FB8" w:rsidTr="006725A9">
        <w:trPr>
          <w:trHeight w:val="1194"/>
        </w:trPr>
        <w:tc>
          <w:tcPr>
            <w:tcW w:w="550" w:type="dxa"/>
          </w:tcPr>
          <w:p w:rsidR="00755DF2" w:rsidRPr="003B2AE8" w:rsidRDefault="00755DF2" w:rsidP="00AD1531">
            <w:pPr>
              <w:pStyle w:val="TableParagraph"/>
              <w:spacing w:line="288" w:lineRule="exact"/>
              <w:ind w:left="143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20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326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у редакційних колегіях наукових</w:t>
            </w:r>
          </w:p>
          <w:p w:rsidR="00755DF2" w:rsidRPr="008C1EF5" w:rsidRDefault="00755DF2" w:rsidP="00AD1531">
            <w:pPr>
              <w:pStyle w:val="TableParagraph"/>
              <w:spacing w:line="28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видань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88" w:lineRule="exact"/>
              <w:ind w:left="1247" w:right="1241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35" w:lineRule="auto"/>
              <w:ind w:left="104" w:right="43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Перелік наукових видань, в яких ведеться робота</w:t>
            </w:r>
          </w:p>
        </w:tc>
      </w:tr>
      <w:tr w:rsidR="00755DF2" w:rsidRPr="008C1EF5" w:rsidTr="006725A9">
        <w:trPr>
          <w:trHeight w:val="1197"/>
        </w:trPr>
        <w:tc>
          <w:tcPr>
            <w:tcW w:w="550" w:type="dxa"/>
          </w:tcPr>
          <w:p w:rsidR="00755DF2" w:rsidRPr="003B2AE8" w:rsidRDefault="00755DF2" w:rsidP="00D92007">
            <w:pPr>
              <w:pStyle w:val="TableParagraph"/>
              <w:spacing w:line="295" w:lineRule="exact"/>
              <w:ind w:left="107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21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9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Перевірка рефератів при складанні кандидатських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екзаменів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6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3</w:t>
            </w:r>
          </w:p>
          <w:p w:rsidR="00755DF2" w:rsidRPr="008C1EF5" w:rsidRDefault="00755DF2" w:rsidP="00AD1531">
            <w:pPr>
              <w:pStyle w:val="TableParagraph"/>
              <w:spacing w:before="1"/>
              <w:ind w:left="1247" w:right="124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один реферат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spacing w:line="295" w:lineRule="exact"/>
              <w:ind w:left="10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Перевірені реферати</w:t>
            </w:r>
          </w:p>
        </w:tc>
      </w:tr>
      <w:tr w:rsidR="00755DF2" w:rsidRPr="000B2FB8" w:rsidTr="006725A9">
        <w:trPr>
          <w:trHeight w:val="1795"/>
        </w:trPr>
        <w:tc>
          <w:tcPr>
            <w:tcW w:w="550" w:type="dxa"/>
          </w:tcPr>
          <w:p w:rsidR="00755DF2" w:rsidRPr="003B2AE8" w:rsidRDefault="00755DF2" w:rsidP="00D92007">
            <w:pPr>
              <w:pStyle w:val="TableParagraph"/>
              <w:spacing w:line="295" w:lineRule="exact"/>
              <w:ind w:left="107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20</w:t>
            </w:r>
          </w:p>
        </w:tc>
        <w:tc>
          <w:tcPr>
            <w:tcW w:w="2684" w:type="dxa"/>
          </w:tcPr>
          <w:p w:rsidR="00755DF2" w:rsidRPr="008C1EF5" w:rsidRDefault="00755DF2" w:rsidP="00AD1531">
            <w:pPr>
              <w:pStyle w:val="TableParagraph"/>
              <w:ind w:right="326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 xml:space="preserve">Післядипломна </w:t>
            </w:r>
            <w:r w:rsidRPr="008C1EF5">
              <w:rPr>
                <w:b/>
                <w:sz w:val="26"/>
                <w:lang w:val="uk-UA"/>
              </w:rPr>
              <w:t>освіта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111" w:right="26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Планується згідно наказу від 31.07.2017 №1112л</w:t>
            </w:r>
          </w:p>
          <w:p w:rsidR="00755DF2" w:rsidRPr="008C1EF5" w:rsidRDefault="00755DF2" w:rsidP="00AD1531">
            <w:pPr>
              <w:pStyle w:val="TableParagraph"/>
              <w:spacing w:line="300" w:lineRule="exact"/>
              <w:ind w:left="111" w:right="23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«Про затвердження норм часу для МІБО»</w:t>
            </w:r>
          </w:p>
        </w:tc>
      </w:tr>
      <w:tr w:rsidR="00755DF2" w:rsidRPr="008C1EF5" w:rsidTr="006725A9">
        <w:trPr>
          <w:trHeight w:val="3586"/>
        </w:trPr>
        <w:tc>
          <w:tcPr>
            <w:tcW w:w="550" w:type="dxa"/>
          </w:tcPr>
          <w:p w:rsidR="00755DF2" w:rsidRPr="003B2AE8" w:rsidRDefault="00755DF2" w:rsidP="00D92007">
            <w:pPr>
              <w:pStyle w:val="TableParagraph"/>
              <w:spacing w:line="291" w:lineRule="exact"/>
              <w:ind w:left="107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21</w:t>
            </w:r>
          </w:p>
        </w:tc>
        <w:tc>
          <w:tcPr>
            <w:tcW w:w="2684" w:type="dxa"/>
          </w:tcPr>
          <w:p w:rsidR="00755DF2" w:rsidRPr="00A87FC9" w:rsidRDefault="00755DF2" w:rsidP="00AD1531">
            <w:pPr>
              <w:pStyle w:val="TableParagraph"/>
              <w:ind w:right="22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Розробка, виготовлення і впровадження в </w:t>
            </w:r>
            <w:r w:rsidRPr="00A87FC9">
              <w:rPr>
                <w:b/>
                <w:sz w:val="26"/>
                <w:lang w:val="uk-UA"/>
              </w:rPr>
              <w:t>освітній процес науково-</w:t>
            </w:r>
          </w:p>
          <w:p w:rsidR="00755DF2" w:rsidRPr="00A87FC9" w:rsidRDefault="00755DF2" w:rsidP="00AD1531">
            <w:pPr>
              <w:pStyle w:val="TableParagraph"/>
              <w:ind w:right="326"/>
              <w:rPr>
                <w:b/>
                <w:sz w:val="26"/>
                <w:lang w:val="uk-UA"/>
              </w:rPr>
            </w:pPr>
            <w:r w:rsidRPr="00A87FC9">
              <w:rPr>
                <w:b/>
                <w:w w:val="95"/>
                <w:sz w:val="26"/>
                <w:lang w:val="uk-UA"/>
              </w:rPr>
              <w:t xml:space="preserve">дослідницьких </w:t>
            </w:r>
            <w:r w:rsidRPr="00A87FC9">
              <w:rPr>
                <w:b/>
                <w:sz w:val="26"/>
                <w:lang w:val="uk-UA"/>
              </w:rPr>
              <w:t>стендів для проведення</w:t>
            </w:r>
          </w:p>
          <w:p w:rsidR="00755DF2" w:rsidRPr="008C1EF5" w:rsidRDefault="00755DF2" w:rsidP="00AD1531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A87FC9">
              <w:rPr>
                <w:b/>
                <w:sz w:val="26"/>
                <w:lang w:val="uk-UA"/>
              </w:rPr>
              <w:t>лабораторних робіт, виконання</w:t>
            </w:r>
            <w:r w:rsidRPr="00A87FC9">
              <w:rPr>
                <w:b/>
                <w:spacing w:val="-13"/>
                <w:sz w:val="26"/>
                <w:lang w:val="uk-UA"/>
              </w:rPr>
              <w:t xml:space="preserve"> курсових проектів та кваліфікаційних робіт</w:t>
            </w:r>
            <w:r w:rsidRPr="008C1EF5">
              <w:rPr>
                <w:b/>
                <w:spacing w:val="-13"/>
                <w:sz w:val="26"/>
                <w:lang w:val="uk-UA"/>
              </w:rPr>
              <w:t xml:space="preserve"> </w:t>
            </w:r>
          </w:p>
        </w:tc>
        <w:tc>
          <w:tcPr>
            <w:tcW w:w="4319" w:type="dxa"/>
          </w:tcPr>
          <w:p w:rsidR="00755DF2" w:rsidRPr="008C1EF5" w:rsidRDefault="00755DF2" w:rsidP="00AD1531">
            <w:pPr>
              <w:pStyle w:val="TableParagraph"/>
              <w:spacing w:line="291" w:lineRule="exact"/>
              <w:ind w:left="1247" w:right="1238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 на стенд</w:t>
            </w:r>
          </w:p>
        </w:tc>
        <w:tc>
          <w:tcPr>
            <w:tcW w:w="2545" w:type="dxa"/>
          </w:tcPr>
          <w:p w:rsidR="00755DF2" w:rsidRPr="008C1EF5" w:rsidRDefault="00755DF2" w:rsidP="00AD1531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</w:tbl>
    <w:p w:rsidR="00755DF2" w:rsidRPr="008C1EF5" w:rsidRDefault="00755DF2">
      <w:pPr>
        <w:rPr>
          <w:sz w:val="24"/>
          <w:lang w:val="uk-UA"/>
        </w:rPr>
        <w:sectPr w:rsidR="00755DF2" w:rsidRPr="008C1EF5">
          <w:pgSz w:w="11910" w:h="16840"/>
          <w:pgMar w:top="1120" w:right="420" w:bottom="840" w:left="920" w:header="0" w:footer="646" w:gutter="0"/>
          <w:cols w:space="720"/>
        </w:sectPr>
      </w:pPr>
    </w:p>
    <w:p w:rsidR="00755DF2" w:rsidRPr="008C1EF5" w:rsidRDefault="00755DF2">
      <w:pPr>
        <w:pStyle w:val="ListParagraph"/>
        <w:numPr>
          <w:ilvl w:val="0"/>
          <w:numId w:val="1"/>
        </w:numPr>
        <w:tabs>
          <w:tab w:val="left" w:pos="581"/>
        </w:tabs>
        <w:spacing w:before="77"/>
        <w:ind w:hanging="1934"/>
        <w:rPr>
          <w:b/>
          <w:sz w:val="26"/>
          <w:lang w:val="uk-UA"/>
        </w:rPr>
      </w:pPr>
      <w:r w:rsidRPr="008C1EF5">
        <w:rPr>
          <w:b/>
          <w:sz w:val="26"/>
          <w:lang w:val="uk-UA"/>
        </w:rPr>
        <w:t>НОРМИ ЧАСУ З ПЛАНУВАННЯ ТА ОБЛІКУ ОРГАНІЗАЦІЙНОЇ</w:t>
      </w:r>
      <w:r w:rsidRPr="008C1EF5">
        <w:rPr>
          <w:b/>
          <w:spacing w:val="-23"/>
          <w:sz w:val="26"/>
          <w:lang w:val="uk-UA"/>
        </w:rPr>
        <w:t xml:space="preserve"> </w:t>
      </w:r>
      <w:r w:rsidRPr="008C1EF5">
        <w:rPr>
          <w:b/>
          <w:sz w:val="26"/>
          <w:lang w:val="uk-UA"/>
        </w:rPr>
        <w:t>РОБОТИ НАУКОВО-ПЕДАГОГІЧНИХ</w:t>
      </w:r>
      <w:r w:rsidRPr="008C1EF5">
        <w:rPr>
          <w:b/>
          <w:spacing w:val="-2"/>
          <w:sz w:val="26"/>
          <w:lang w:val="uk-UA"/>
        </w:rPr>
        <w:t xml:space="preserve"> </w:t>
      </w:r>
      <w:r w:rsidRPr="008C1EF5">
        <w:rPr>
          <w:b/>
          <w:sz w:val="26"/>
          <w:lang w:val="uk-UA"/>
        </w:rPr>
        <w:t>ПРАЦІВНИКІВ</w:t>
      </w:r>
    </w:p>
    <w:p w:rsidR="00755DF2" w:rsidRPr="008C1EF5" w:rsidRDefault="00755DF2">
      <w:pPr>
        <w:spacing w:before="9"/>
        <w:rPr>
          <w:b/>
          <w:sz w:val="25"/>
          <w:lang w:val="uk-UA"/>
        </w:rPr>
      </w:pPr>
    </w:p>
    <w:p w:rsidR="00755DF2" w:rsidRPr="008C1EF5" w:rsidRDefault="00755DF2" w:rsidP="00DC474E">
      <w:pPr>
        <w:ind w:left="212" w:right="1188" w:firstLine="720"/>
        <w:jc w:val="both"/>
        <w:rPr>
          <w:sz w:val="26"/>
          <w:lang w:val="uk-UA"/>
        </w:rPr>
      </w:pPr>
      <w:r w:rsidRPr="008C1EF5">
        <w:rPr>
          <w:sz w:val="26"/>
          <w:lang w:val="uk-UA"/>
        </w:rPr>
        <w:t>Час на виконання певного виду організаційної діяльності встановлюється прогнозом фактичних витрат, але не більше:</w:t>
      </w:r>
    </w:p>
    <w:p w:rsidR="00755DF2" w:rsidRPr="008C1EF5" w:rsidRDefault="00755DF2">
      <w:pPr>
        <w:spacing w:before="1" w:after="1"/>
        <w:rPr>
          <w:sz w:val="2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5"/>
        <w:gridCol w:w="3269"/>
        <w:gridCol w:w="3680"/>
        <w:gridCol w:w="2483"/>
      </w:tblGrid>
      <w:tr w:rsidR="00755DF2" w:rsidRPr="008C1EF5" w:rsidTr="00C812FD">
        <w:trPr>
          <w:trHeight w:val="578"/>
          <w:tblHeader/>
        </w:trPr>
        <w:tc>
          <w:tcPr>
            <w:tcW w:w="675" w:type="dxa"/>
          </w:tcPr>
          <w:p w:rsidR="00755DF2" w:rsidRPr="008C1EF5" w:rsidRDefault="00755DF2" w:rsidP="00C812FD">
            <w:pPr>
              <w:pStyle w:val="TableParagraph"/>
              <w:spacing w:before="6" w:line="286" w:lineRule="exact"/>
              <w:ind w:left="173" w:right="161" w:firstLine="3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№ </w:t>
            </w:r>
            <w:r w:rsidRPr="008C1EF5">
              <w:rPr>
                <w:b/>
                <w:w w:val="95"/>
                <w:sz w:val="26"/>
                <w:lang w:val="uk-UA"/>
              </w:rPr>
              <w:t>з/п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before="10" w:line="284" w:lineRule="exact"/>
              <w:ind w:left="1230" w:right="492" w:hanging="706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Вид організаційної роботи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6" w:lineRule="exact"/>
              <w:ind w:left="169" w:right="156"/>
              <w:jc w:val="center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Гранична норма часу,</w:t>
            </w:r>
          </w:p>
          <w:p w:rsidR="00755DF2" w:rsidRPr="008C1EF5" w:rsidRDefault="00755DF2" w:rsidP="00C812FD">
            <w:pPr>
              <w:pStyle w:val="TableParagraph"/>
              <w:spacing w:line="272" w:lineRule="exact"/>
              <w:ind w:left="166" w:right="156"/>
              <w:jc w:val="center"/>
              <w:rPr>
                <w:b/>
                <w:i/>
                <w:sz w:val="26"/>
                <w:lang w:val="uk-UA"/>
              </w:rPr>
            </w:pPr>
            <w:r w:rsidRPr="008C1EF5">
              <w:rPr>
                <w:b/>
                <w:i/>
                <w:sz w:val="26"/>
                <w:lang w:val="uk-UA"/>
              </w:rPr>
              <w:t>години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before="136"/>
              <w:ind w:left="0" w:right="652"/>
              <w:jc w:val="right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>Примітка</w:t>
            </w:r>
          </w:p>
        </w:tc>
      </w:tr>
      <w:tr w:rsidR="00755DF2" w:rsidRPr="000B2FB8" w:rsidTr="00C812FD">
        <w:trPr>
          <w:trHeight w:val="3588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before="2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1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before="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практик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before="2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</w:t>
            </w:r>
          </w:p>
          <w:p w:rsidR="00755DF2" w:rsidRPr="008C1EF5" w:rsidRDefault="00755DF2" w:rsidP="00C812FD">
            <w:pPr>
              <w:pStyle w:val="TableParagraph"/>
              <w:spacing w:before="1"/>
              <w:ind w:left="393" w:right="376" w:hanging="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 (якщо кількість студентів до 149 осіб);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40</w:t>
            </w:r>
          </w:p>
          <w:p w:rsidR="00755DF2" w:rsidRPr="008C1EF5" w:rsidRDefault="00755DF2" w:rsidP="00C812FD">
            <w:pPr>
              <w:pStyle w:val="TableParagraph"/>
              <w:spacing w:before="1"/>
              <w:ind w:left="328" w:right="295" w:firstLine="14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 (якщо кількість студентів складає</w:t>
            </w:r>
          </w:p>
          <w:p w:rsidR="00755DF2" w:rsidRPr="008C1EF5" w:rsidRDefault="00755DF2" w:rsidP="00C812FD">
            <w:pPr>
              <w:pStyle w:val="TableParagraph"/>
              <w:ind w:left="983" w:right="97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150…250 осіб); 60</w:t>
            </w:r>
          </w:p>
          <w:p w:rsidR="00755DF2" w:rsidRPr="008C1EF5" w:rsidRDefault="00755DF2" w:rsidP="00C812FD">
            <w:pPr>
              <w:pStyle w:val="TableParagraph"/>
              <w:spacing w:line="299" w:lineRule="exact"/>
              <w:ind w:left="60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 при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кількості студентів понад 250 осіб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before="2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Планується відповідальним по факультету (інституту) за всі види практики</w:t>
            </w:r>
          </w:p>
        </w:tc>
      </w:tr>
      <w:tr w:rsidR="00755DF2" w:rsidRPr="008C1EF5" w:rsidTr="00C812FD">
        <w:trPr>
          <w:trHeight w:val="892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6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2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6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Відповідальні за загальне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22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керівництво практикою на базах практики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6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6</w:t>
            </w:r>
          </w:p>
          <w:p w:rsidR="00755DF2" w:rsidRPr="008C1EF5" w:rsidRDefault="00755DF2" w:rsidP="00C812FD">
            <w:pPr>
              <w:pStyle w:val="TableParagraph"/>
              <w:spacing w:before="1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день практики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1790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6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3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22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Консультування кваліфікаційних робіт, що виконуються</w:t>
            </w:r>
          </w:p>
          <w:p w:rsidR="00755DF2" w:rsidRPr="008C1EF5" w:rsidRDefault="00755DF2" w:rsidP="00C812FD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іноземною мовою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6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</w:t>
            </w:r>
          </w:p>
          <w:p w:rsidR="00755DF2" w:rsidRPr="008C1EF5" w:rsidRDefault="00755DF2" w:rsidP="00C812FD">
            <w:pPr>
              <w:pStyle w:val="TableParagraph"/>
              <w:spacing w:before="1"/>
              <w:ind w:left="164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одного студента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111" w:right="1015"/>
              <w:jc w:val="both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Виділяється </w:t>
            </w:r>
            <w:r w:rsidRPr="008C1EF5">
              <w:rPr>
                <w:sz w:val="26"/>
                <w:lang w:val="uk-UA"/>
              </w:rPr>
              <w:t>кафедрі, що здійснює</w:t>
            </w:r>
          </w:p>
          <w:p w:rsidR="00755DF2" w:rsidRPr="008C1EF5" w:rsidRDefault="00755DF2" w:rsidP="00C812FD">
            <w:pPr>
              <w:pStyle w:val="TableParagraph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консультування робіт, виконаних</w:t>
            </w:r>
          </w:p>
          <w:p w:rsidR="00755DF2" w:rsidRPr="008C1EF5" w:rsidRDefault="00755DF2" w:rsidP="00C812FD">
            <w:pPr>
              <w:pStyle w:val="TableParagraph"/>
              <w:spacing w:line="277" w:lineRule="exact"/>
              <w:ind w:left="111"/>
              <w:jc w:val="bot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іноземною мовою</w:t>
            </w:r>
          </w:p>
        </w:tc>
      </w:tr>
      <w:tr w:rsidR="00755DF2" w:rsidRPr="008C1EF5" w:rsidTr="00C812FD">
        <w:trPr>
          <w:trHeight w:val="14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before="2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4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before="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Проведення факультативних занять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before="2" w:line="298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1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ind w:left="171" w:right="155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академічну годину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before="2"/>
              <w:ind w:left="111" w:right="32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Враховується по факту проведення занять за</w:t>
            </w:r>
            <w:r w:rsidRPr="008C1EF5">
              <w:rPr>
                <w:spacing w:val="-7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окремим розкладом</w:t>
            </w:r>
          </w:p>
          <w:p w:rsidR="00755DF2" w:rsidRPr="008C1EF5" w:rsidRDefault="00755DF2" w:rsidP="00C812FD">
            <w:pPr>
              <w:pStyle w:val="TableParagraph"/>
              <w:spacing w:line="277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підрозділу</w:t>
            </w:r>
          </w:p>
        </w:tc>
      </w:tr>
      <w:tr w:rsidR="00755DF2" w:rsidRPr="000B2FB8" w:rsidTr="00C812FD">
        <w:trPr>
          <w:trHeight w:val="1195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before="2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5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before="2"/>
              <w:ind w:right="9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Проведення контрольних заходів з ліквідації</w:t>
            </w:r>
          </w:p>
          <w:p w:rsidR="00755DF2" w:rsidRPr="008C1EF5" w:rsidRDefault="00755DF2" w:rsidP="00C812FD">
            <w:pPr>
              <w:pStyle w:val="TableParagraph"/>
              <w:spacing w:before="4" w:line="298" w:lineRule="exact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академічної </w:t>
            </w:r>
            <w:r w:rsidRPr="008C1EF5">
              <w:rPr>
                <w:b/>
                <w:w w:val="95"/>
                <w:sz w:val="26"/>
                <w:lang w:val="uk-UA"/>
              </w:rPr>
              <w:t>заборгованості</w:t>
            </w:r>
          </w:p>
        </w:tc>
        <w:tc>
          <w:tcPr>
            <w:tcW w:w="3680" w:type="dxa"/>
          </w:tcPr>
          <w:p w:rsidR="00755DF2" w:rsidRDefault="00755DF2" w:rsidP="00C812FD">
            <w:pPr>
              <w:pStyle w:val="TableParagraph"/>
              <w:spacing w:before="2"/>
              <w:ind w:left="169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1,5 </w:t>
            </w:r>
            <w:r>
              <w:rPr>
                <w:sz w:val="26"/>
                <w:lang w:val="uk-UA"/>
              </w:rPr>
              <w:t>на проведення,</w:t>
            </w:r>
          </w:p>
          <w:p w:rsidR="00755DF2" w:rsidRDefault="00755DF2" w:rsidP="00C812FD">
            <w:pPr>
              <w:pStyle w:val="TableParagraph"/>
              <w:spacing w:before="2"/>
              <w:ind w:left="169" w:right="156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0,2 години на перевірку</w:t>
            </w:r>
          </w:p>
          <w:p w:rsidR="00755DF2" w:rsidRPr="008C1EF5" w:rsidRDefault="00755DF2" w:rsidP="00C812FD">
            <w:pPr>
              <w:pStyle w:val="TableParagraph"/>
              <w:spacing w:before="2"/>
              <w:ind w:left="169" w:right="156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викладачу як</w:t>
            </w:r>
            <w:bookmarkStart w:id="0" w:name="_GoBack"/>
            <w:bookmarkEnd w:id="0"/>
            <w:r>
              <w:rPr>
                <w:sz w:val="26"/>
                <w:lang w:val="uk-UA"/>
              </w:rPr>
              <w:t>ий перевірив роботу</w:t>
            </w:r>
          </w:p>
        </w:tc>
        <w:tc>
          <w:tcPr>
            <w:tcW w:w="2483" w:type="dxa"/>
          </w:tcPr>
          <w:p w:rsidR="00755DF2" w:rsidRDefault="00755DF2" w:rsidP="00C812FD">
            <w:pPr>
              <w:pStyle w:val="TableParagraph"/>
              <w:spacing w:before="2"/>
              <w:ind w:left="0" w:right="612"/>
              <w:jc w:val="righ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Рішення комісії</w:t>
            </w:r>
          </w:p>
          <w:p w:rsidR="00755DF2" w:rsidRDefault="00755DF2" w:rsidP="00C812FD">
            <w:pPr>
              <w:pStyle w:val="TableParagraph"/>
              <w:spacing w:before="2"/>
              <w:ind w:left="0" w:right="1"/>
              <w:rPr>
                <w:sz w:val="26"/>
                <w:lang w:val="uk-UA"/>
              </w:rPr>
            </w:pPr>
          </w:p>
          <w:p w:rsidR="00755DF2" w:rsidRPr="008C1EF5" w:rsidRDefault="00755DF2" w:rsidP="00C812FD">
            <w:pPr>
              <w:pStyle w:val="TableParagraph"/>
              <w:spacing w:before="2"/>
              <w:ind w:left="0" w:right="1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але не більше 2-ох разів</w:t>
            </w:r>
          </w:p>
        </w:tc>
      </w:tr>
      <w:tr w:rsidR="00755DF2" w:rsidRPr="000B2FB8" w:rsidTr="00C812FD">
        <w:trPr>
          <w:trHeight w:val="1258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72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6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57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Керівництво</w:t>
            </w:r>
          </w:p>
          <w:p w:rsidR="00755DF2" w:rsidRPr="008C1EF5" w:rsidRDefault="00755DF2" w:rsidP="00C812FD">
            <w:pPr>
              <w:pStyle w:val="TableParagraph"/>
              <w:spacing w:line="269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стажуванням слухачів</w:t>
            </w:r>
          </w:p>
          <w:p w:rsidR="00755DF2" w:rsidRPr="008C1EF5" w:rsidRDefault="00755DF2" w:rsidP="00C812FD">
            <w:pPr>
              <w:pStyle w:val="TableParagraph"/>
              <w:spacing w:before="9" w:line="216" w:lineRule="auto"/>
              <w:ind w:right="26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структурних підрозділів післядипломної освіти </w:t>
            </w:r>
            <w:r>
              <w:rPr>
                <w:b/>
                <w:sz w:val="26"/>
                <w:lang w:val="uk-UA"/>
              </w:rPr>
              <w:t>закладів вищої освіти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57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 5</w:t>
            </w:r>
          </w:p>
          <w:p w:rsidR="00755DF2" w:rsidRPr="008C1EF5" w:rsidRDefault="00755DF2" w:rsidP="00C812FD">
            <w:pPr>
              <w:pStyle w:val="TableParagraph"/>
              <w:spacing w:line="284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тиждень на слухача</w:t>
            </w:r>
          </w:p>
        </w:tc>
        <w:tc>
          <w:tcPr>
            <w:tcW w:w="2483" w:type="dxa"/>
          </w:tcPr>
          <w:p w:rsidR="00755DF2" w:rsidRPr="00A87FC9" w:rsidRDefault="00755DF2" w:rsidP="00C812FD">
            <w:pPr>
              <w:pStyle w:val="TableParagraph"/>
              <w:spacing w:line="216" w:lineRule="auto"/>
              <w:ind w:left="111"/>
              <w:rPr>
                <w:sz w:val="26"/>
                <w:lang w:val="uk-UA"/>
              </w:rPr>
            </w:pPr>
            <w:r w:rsidRPr="00A87FC9">
              <w:rPr>
                <w:sz w:val="26"/>
                <w:lang w:val="uk-UA"/>
              </w:rPr>
              <w:t>Стажування проводиться викладачами за</w:t>
            </w:r>
          </w:p>
          <w:p w:rsidR="00755DF2" w:rsidRPr="008C1EF5" w:rsidRDefault="00755DF2" w:rsidP="00C812FD">
            <w:pPr>
              <w:pStyle w:val="TableParagraph"/>
              <w:spacing w:line="248" w:lineRule="exact"/>
              <w:ind w:left="111"/>
              <w:rPr>
                <w:sz w:val="26"/>
                <w:lang w:val="uk-UA"/>
              </w:rPr>
            </w:pPr>
            <w:r w:rsidRPr="00A87FC9">
              <w:rPr>
                <w:w w:val="95"/>
                <w:sz w:val="26"/>
                <w:lang w:val="uk-UA"/>
              </w:rPr>
              <w:t>місцезнаходженням закладів вищої осв</w:t>
            </w:r>
            <w:r>
              <w:rPr>
                <w:w w:val="95"/>
                <w:sz w:val="26"/>
                <w:lang w:val="uk-UA"/>
              </w:rPr>
              <w:t>іти</w:t>
            </w:r>
          </w:p>
        </w:tc>
      </w:tr>
      <w:tr w:rsidR="00755DF2" w:rsidRPr="000B2FB8" w:rsidTr="00C812FD">
        <w:trPr>
          <w:trHeight w:val="299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94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7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before="1" w:line="27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в підкомісії Науково-методичної ради МОН України за спеціальністю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before="2" w:line="27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голова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before="2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200</w:t>
            </w:r>
          </w:p>
          <w:p w:rsidR="00755DF2" w:rsidRPr="008C1EF5" w:rsidRDefault="00755DF2" w:rsidP="00C812FD">
            <w:pPr>
              <w:pStyle w:val="TableParagraph"/>
              <w:spacing w:before="2"/>
              <w:ind w:left="166" w:right="156"/>
              <w:jc w:val="center"/>
              <w:rPr>
                <w:sz w:val="26"/>
                <w:lang w:val="uk-UA"/>
              </w:rPr>
            </w:pPr>
          </w:p>
        </w:tc>
        <w:tc>
          <w:tcPr>
            <w:tcW w:w="2483" w:type="dxa"/>
            <w:vMerge w:val="restart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before="2" w:line="27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заступник голови</w:t>
            </w:r>
          </w:p>
        </w:tc>
        <w:tc>
          <w:tcPr>
            <w:tcW w:w="3680" w:type="dxa"/>
            <w:tcBorders>
              <w:top w:val="nil"/>
            </w:tcBorders>
          </w:tcPr>
          <w:p w:rsidR="00755DF2" w:rsidRPr="008C1EF5" w:rsidRDefault="00755DF2" w:rsidP="00C812FD">
            <w:pPr>
              <w:jc w:val="center"/>
              <w:rPr>
                <w:sz w:val="2"/>
                <w:szCs w:val="2"/>
                <w:lang w:val="uk-UA"/>
              </w:rPr>
            </w:pPr>
            <w:r>
              <w:rPr>
                <w:sz w:val="26"/>
                <w:lang w:val="uk-UA"/>
              </w:rPr>
              <w:t>150</w:t>
            </w:r>
          </w:p>
        </w:tc>
        <w:tc>
          <w:tcPr>
            <w:tcW w:w="2483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секретар комісії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2483" w:type="dxa"/>
            <w:vMerge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член комісії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  <w:vMerge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14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8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22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в робочих групах Міністерства освіти і науки України, інших міністерств на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громадських засадах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6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ind w:left="168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робочий день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676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7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w w:val="99"/>
                <w:sz w:val="26"/>
                <w:lang w:val="uk-UA"/>
              </w:rPr>
              <w:t>9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в експертних радах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6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ind w:left="168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 робочий день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299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10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у спеціалізованих радах із захисту дисертацій: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голова, заступник голови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5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вчений секретар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8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90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78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рік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член ради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3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0B2FB8" w:rsidTr="00C812FD">
        <w:trPr>
          <w:trHeight w:val="627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11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ind w:right="492"/>
              <w:rPr>
                <w:sz w:val="24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в науковому семінарі при</w:t>
            </w:r>
            <w:r w:rsidRPr="00DC474E">
              <w:rPr>
                <w:b/>
                <w:sz w:val="26"/>
                <w:lang w:val="ru-RU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спеціалізованих радах із захисту дисертацій:</w:t>
            </w:r>
          </w:p>
        </w:tc>
      </w:tr>
      <w:tr w:rsidR="00755DF2" w:rsidRPr="008C1EF5" w:rsidTr="00C812FD">
        <w:trPr>
          <w:trHeight w:val="296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6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голова, заступник голови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6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4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76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вчений секретар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член семінару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12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77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в радах факультетів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голова, заступник голови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300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вчений секретар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4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член ради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0B2FB8" w:rsidTr="00C812FD">
        <w:trPr>
          <w:trHeight w:val="242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13</w:t>
            </w:r>
          </w:p>
        </w:tc>
        <w:tc>
          <w:tcPr>
            <w:tcW w:w="9432" w:type="dxa"/>
            <w:gridSpan w:val="3"/>
          </w:tcPr>
          <w:p w:rsidR="00755DF2" w:rsidRPr="00827863" w:rsidRDefault="00755DF2" w:rsidP="00C812FD">
            <w:pPr>
              <w:pStyle w:val="TableParagraph"/>
              <w:spacing w:before="1"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Робота у складі </w:t>
            </w:r>
            <w:r>
              <w:rPr>
                <w:b/>
                <w:sz w:val="26"/>
                <w:lang w:val="uk-UA"/>
              </w:rPr>
              <w:t xml:space="preserve">Методичної ради та </w:t>
            </w:r>
            <w:r w:rsidRPr="008C1EF5">
              <w:rPr>
                <w:b/>
                <w:sz w:val="26"/>
                <w:lang w:val="uk-UA"/>
              </w:rPr>
              <w:t>науково-методичної комісії за спеціальністю</w:t>
            </w:r>
            <w:r>
              <w:rPr>
                <w:b/>
                <w:sz w:val="26"/>
                <w:lang w:val="uk-UA"/>
              </w:rPr>
              <w:t>:</w:t>
            </w:r>
          </w:p>
        </w:tc>
      </w:tr>
      <w:tr w:rsidR="00755DF2" w:rsidRPr="008C1EF5" w:rsidTr="00AC5A74">
        <w:trPr>
          <w:trHeight w:val="376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голова методичної ради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180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AC5A74">
        <w:trPr>
          <w:trHeight w:val="300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секретар методичної ради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90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E4EA1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голова науково-методичної</w:t>
            </w:r>
          </w:p>
          <w:p w:rsidR="00755DF2" w:rsidRPr="008C1EF5" w:rsidRDefault="00755DF2" w:rsidP="00CE4EA1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комісії за спеціальністю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член комісії</w:t>
            </w:r>
          </w:p>
        </w:tc>
        <w:tc>
          <w:tcPr>
            <w:tcW w:w="3680" w:type="dxa"/>
          </w:tcPr>
          <w:p w:rsidR="00755DF2" w:rsidRPr="003131C9" w:rsidRDefault="00755DF2" w:rsidP="00C812FD">
            <w:pPr>
              <w:pStyle w:val="TableParagraph"/>
              <w:spacing w:line="277" w:lineRule="exact"/>
              <w:ind w:left="15"/>
              <w:jc w:val="center"/>
              <w:rPr>
                <w:sz w:val="26"/>
                <w:lang w:val="uk-UA"/>
              </w:rPr>
            </w:pPr>
            <w:r w:rsidRPr="003131C9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секретар науково-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49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методичної комісії за спеціальністю</w:t>
            </w:r>
          </w:p>
        </w:tc>
        <w:tc>
          <w:tcPr>
            <w:tcW w:w="3680" w:type="dxa"/>
          </w:tcPr>
          <w:p w:rsidR="00755DF2" w:rsidRPr="003131C9" w:rsidRDefault="00755DF2" w:rsidP="00C812FD">
            <w:pPr>
              <w:pStyle w:val="TableParagraph"/>
              <w:spacing w:line="295" w:lineRule="exact"/>
              <w:ind w:left="15"/>
              <w:jc w:val="center"/>
              <w:rPr>
                <w:sz w:val="26"/>
                <w:lang w:val="uk-UA"/>
              </w:rPr>
            </w:pPr>
            <w:r w:rsidRPr="003131C9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14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у складі науково-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технічних рад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25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383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15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у складі Вченої ради університету: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вчений секретар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8" w:lineRule="exact"/>
              <w:ind w:right="77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члени Вченої ради та запрошені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4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16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Участь у засіданнях: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ректорату</w:t>
            </w:r>
          </w:p>
        </w:tc>
        <w:tc>
          <w:tcPr>
            <w:tcW w:w="3680" w:type="dxa"/>
            <w:vMerge w:val="restart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  <w:vMerge w:val="restart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ради факультету</w:t>
            </w:r>
          </w:p>
        </w:tc>
        <w:tc>
          <w:tcPr>
            <w:tcW w:w="3680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483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кафедри</w:t>
            </w:r>
          </w:p>
        </w:tc>
        <w:tc>
          <w:tcPr>
            <w:tcW w:w="3680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2483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17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Участь у роботі семінарів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55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кафедри, факультету, університету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засідання</w:t>
            </w: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18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Виконання обов'язків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950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вченого секретаря кафедри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11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1</w:t>
            </w:r>
            <w:r w:rsidRPr="003B2AE8">
              <w:rPr>
                <w:b/>
                <w:sz w:val="26"/>
                <w:lang w:val="uk-UA"/>
              </w:rPr>
              <w:t>9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7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Участь в роботі комісії по перевірці готовності</w:t>
            </w:r>
          </w:p>
          <w:p w:rsidR="00755DF2" w:rsidRPr="008C1EF5" w:rsidRDefault="00755DF2" w:rsidP="00C812FD">
            <w:pPr>
              <w:pStyle w:val="TableParagraph"/>
              <w:spacing w:line="300" w:lineRule="exact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кафедри до нового навчального року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111" w:right="75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всіх членів комісії</w:t>
            </w:r>
          </w:p>
        </w:tc>
      </w:tr>
      <w:tr w:rsidR="00755DF2" w:rsidRPr="008C1EF5" w:rsidTr="00C812FD">
        <w:trPr>
          <w:trHeight w:val="8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7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20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Профорієнтаційна</w:t>
            </w:r>
          </w:p>
          <w:p w:rsidR="00755DF2" w:rsidRPr="008C1EF5" w:rsidRDefault="00755DF2" w:rsidP="00C812FD">
            <w:pPr>
              <w:pStyle w:val="TableParagraph"/>
              <w:spacing w:before="6" w:line="298" w:lineRule="exact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діяльність у </w:t>
            </w:r>
            <w:r w:rsidRPr="008C1EF5">
              <w:rPr>
                <w:b/>
                <w:w w:val="95"/>
                <w:sz w:val="26"/>
                <w:lang w:val="uk-UA"/>
              </w:rPr>
              <w:t>відрядженнях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2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6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2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день</w:t>
            </w: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21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Профорієнтаційна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588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діяльність у місцевих відрядженнях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5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4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день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22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роботи Центру тестування: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директор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304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4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заступник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4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180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голова комп’ютерної групи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240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23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Перевірка контрольних робіт з ректорського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контролю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9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0,2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ind w:left="171" w:right="154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роботу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24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Участь у роботі</w:t>
            </w:r>
            <w:r w:rsidRPr="008C1EF5">
              <w:rPr>
                <w:b/>
                <w:spacing w:val="-15"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науково-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методичних</w:t>
            </w:r>
            <w:r w:rsidRPr="008C1EF5">
              <w:rPr>
                <w:b/>
                <w:spacing w:val="-12"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конференцій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97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6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день</w:t>
            </w:r>
          </w:p>
        </w:tc>
      </w:tr>
      <w:tr w:rsidR="00755DF2" w:rsidRPr="000B2FB8" w:rsidTr="00C812FD">
        <w:trPr>
          <w:trHeight w:val="11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25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884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робіт</w:t>
            </w:r>
            <w:r w:rsidRPr="008C1EF5">
              <w:rPr>
                <w:b/>
                <w:spacing w:val="-9"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 xml:space="preserve">з коледжами </w:t>
            </w:r>
          </w:p>
          <w:p w:rsidR="00755DF2" w:rsidRPr="008C1EF5" w:rsidRDefault="00755DF2" w:rsidP="00C812FD">
            <w:pPr>
              <w:pStyle w:val="TableParagraph"/>
              <w:spacing w:line="28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університету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90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кожну</w:t>
            </w:r>
          </w:p>
          <w:p w:rsidR="00755DF2" w:rsidRPr="008C1EF5" w:rsidRDefault="00755DF2" w:rsidP="00C812FD">
            <w:pPr>
              <w:pStyle w:val="TableParagraph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спеціальність на навчальний рік</w:t>
            </w:r>
          </w:p>
        </w:tc>
      </w:tr>
      <w:tr w:rsidR="00755DF2" w:rsidRPr="008C1EF5" w:rsidTr="00C812FD">
        <w:trPr>
          <w:trHeight w:val="11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26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426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діяльності навчальних та</w:t>
            </w:r>
          </w:p>
          <w:p w:rsidR="00755DF2" w:rsidRPr="008C1EF5" w:rsidRDefault="00755DF2" w:rsidP="00C812FD">
            <w:pPr>
              <w:pStyle w:val="TableParagraph"/>
              <w:spacing w:line="300" w:lineRule="exact"/>
              <w:ind w:right="29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навчально-науково- виробничих комплексів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</w:t>
            </w:r>
          </w:p>
        </w:tc>
      </w:tr>
      <w:tr w:rsidR="00755DF2" w:rsidRPr="000B2FB8" w:rsidTr="00C812FD">
        <w:trPr>
          <w:trHeight w:val="601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7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27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4" w:lineRule="exact"/>
              <w:rPr>
                <w:sz w:val="24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та</w:t>
            </w:r>
            <w:r>
              <w:rPr>
                <w:b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проведення наукових і науково-методичних конференцій,</w:t>
            </w:r>
            <w:r>
              <w:rPr>
                <w:b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симпозіумів, семінарів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міжнародних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всеукраїнських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студентських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0B2FB8" w:rsidTr="00C812FD">
        <w:trPr>
          <w:trHeight w:val="623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28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ind w:right="540"/>
              <w:rPr>
                <w:sz w:val="24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Проведення засідання секцій наукових і науково-методичних конференцій,</w:t>
            </w:r>
            <w:r>
              <w:rPr>
                <w:b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симпозіумів, семінарів: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голова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268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 годин на день конференції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0B2FB8" w:rsidTr="00C812FD">
        <w:trPr>
          <w:trHeight w:val="89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секретар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20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 годин на день конференції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Оформлення матеріалів про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засідання секції</w:t>
            </w:r>
          </w:p>
        </w:tc>
      </w:tr>
      <w:tr w:rsidR="00755DF2" w:rsidRPr="000B2FB8" w:rsidTr="00C812FD">
        <w:trPr>
          <w:trHeight w:val="17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29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студентських олімпіад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511" w:right="50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Оформлення звітної документації, підготовка</w:t>
            </w:r>
          </w:p>
          <w:p w:rsidR="00755DF2" w:rsidRPr="008C1EF5" w:rsidRDefault="00755DF2" w:rsidP="00C812FD">
            <w:pPr>
              <w:pStyle w:val="TableParagraph"/>
              <w:spacing w:line="300" w:lineRule="exact"/>
              <w:ind w:right="6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аудиторного фонду, рекламна кампанія та ін.</w:t>
            </w:r>
          </w:p>
        </w:tc>
      </w:tr>
      <w:tr w:rsidR="00755DF2" w:rsidRPr="008C1EF5" w:rsidTr="00C812FD">
        <w:trPr>
          <w:trHeight w:val="1462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6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30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35" w:lineRule="auto"/>
              <w:ind w:right="490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 xml:space="preserve">Організація та проведення </w:t>
            </w:r>
            <w:r w:rsidRPr="008C1EF5">
              <w:rPr>
                <w:b/>
                <w:w w:val="95"/>
                <w:sz w:val="26"/>
                <w:lang w:val="uk-UA"/>
              </w:rPr>
              <w:t>позанавчальних</w:t>
            </w:r>
          </w:p>
          <w:p w:rsidR="00755DF2" w:rsidRPr="008C1EF5" w:rsidRDefault="00755DF2" w:rsidP="00C812FD">
            <w:pPr>
              <w:pStyle w:val="TableParagraph"/>
              <w:spacing w:line="29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культурних і спортивних заходів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6" w:lineRule="exact"/>
              <w:ind w:left="76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До 6 годин на захід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091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7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31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490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Виховна робота зі студентами у</w:t>
            </w:r>
          </w:p>
          <w:p w:rsidR="00755DF2" w:rsidRPr="008C1EF5" w:rsidRDefault="00755DF2" w:rsidP="00C812FD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гуртожитках, групах (виступ з лекціями, доповідями і бесідами, участь в організації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диспутів, вечорів тощо)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2" w:lineRule="exact"/>
              <w:ind w:left="16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  <w:p w:rsidR="00755DF2" w:rsidRPr="008C1EF5" w:rsidRDefault="00755DF2" w:rsidP="00C812FD">
            <w:pPr>
              <w:pStyle w:val="TableParagraph"/>
              <w:spacing w:before="1"/>
              <w:ind w:left="513" w:right="50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захід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299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32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куратора студентської академічної групи:</w:t>
            </w: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І…ІІ курсів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8" w:lineRule="exact"/>
              <w:ind w:left="10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4 на студента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7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старших курсів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09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 на студента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навчальний рік</w:t>
            </w:r>
          </w:p>
        </w:tc>
      </w:tr>
      <w:tr w:rsidR="00755DF2" w:rsidRPr="000B2FB8" w:rsidTr="00C812FD">
        <w:trPr>
          <w:trHeight w:val="292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33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7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Взаємне відвідування занять, відвідування відкритих занять:</w:t>
            </w:r>
          </w:p>
        </w:tc>
      </w:tr>
      <w:tr w:rsidR="00755DF2" w:rsidRPr="008C1EF5" w:rsidTr="00C812FD">
        <w:trPr>
          <w:trHeight w:val="292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2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викладач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2" w:lineRule="exact"/>
              <w:ind w:left="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72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заняття</w:t>
            </w:r>
          </w:p>
        </w:tc>
      </w:tr>
      <w:tr w:rsidR="00755DF2" w:rsidRPr="008C1EF5" w:rsidTr="00C812FD">
        <w:trPr>
          <w:trHeight w:val="292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2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завідувач кафедри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2" w:lineRule="exact"/>
              <w:ind w:left="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72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викладача</w:t>
            </w:r>
          </w:p>
        </w:tc>
      </w:tr>
      <w:tr w:rsidR="00755DF2" w:rsidRPr="000B2FB8" w:rsidTr="00C812FD">
        <w:trPr>
          <w:trHeight w:val="11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5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34</w:t>
            </w:r>
          </w:p>
        </w:tc>
        <w:tc>
          <w:tcPr>
            <w:tcW w:w="3269" w:type="dxa"/>
          </w:tcPr>
          <w:p w:rsidR="00755DF2" w:rsidRPr="003131C9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Перескладання екзаменів на підвищену оцінку для рівня бакалавра</w:t>
            </w:r>
          </w:p>
        </w:tc>
        <w:tc>
          <w:tcPr>
            <w:tcW w:w="3680" w:type="dxa"/>
          </w:tcPr>
          <w:p w:rsidR="00755DF2" w:rsidRPr="003131C9" w:rsidRDefault="00755DF2" w:rsidP="00C812FD">
            <w:pPr>
              <w:pStyle w:val="TableParagraph"/>
              <w:spacing w:line="295" w:lineRule="exact"/>
              <w:ind w:left="102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0,25 кожному члену комісії</w:t>
            </w:r>
          </w:p>
          <w:p w:rsidR="00755DF2" w:rsidRPr="003131C9" w:rsidRDefault="00755DF2" w:rsidP="00C812FD">
            <w:pPr>
              <w:pStyle w:val="TableParagraph"/>
              <w:spacing w:line="295" w:lineRule="exact"/>
              <w:ind w:left="102"/>
              <w:rPr>
                <w:sz w:val="26"/>
                <w:lang w:val="uk-UA"/>
              </w:rPr>
            </w:pPr>
          </w:p>
        </w:tc>
        <w:tc>
          <w:tcPr>
            <w:tcW w:w="2483" w:type="dxa"/>
          </w:tcPr>
          <w:p w:rsidR="00755DF2" w:rsidRPr="003131C9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Згідно з</w:t>
            </w:r>
          </w:p>
          <w:p w:rsidR="00755DF2" w:rsidRPr="003131C9" w:rsidRDefault="00755DF2" w:rsidP="00C812FD">
            <w:pPr>
              <w:pStyle w:val="TableParagraph"/>
              <w:spacing w:before="1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положенням про організацію</w:t>
            </w:r>
          </w:p>
          <w:p w:rsidR="00755DF2" w:rsidRPr="003131C9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освітнього процесу</w:t>
            </w:r>
          </w:p>
        </w:tc>
      </w:tr>
      <w:tr w:rsidR="00755DF2" w:rsidRPr="008C1EF5" w:rsidTr="00C812FD">
        <w:trPr>
          <w:trHeight w:val="146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35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35" w:lineRule="auto"/>
              <w:ind w:right="21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матеріалів з рейтингування науково- педагогічних працівників</w:t>
            </w:r>
            <w:r w:rsidRPr="00A7040B">
              <w:rPr>
                <w:b/>
                <w:sz w:val="26"/>
                <w:lang w:val="uk-UA"/>
              </w:rPr>
              <w:t>,</w:t>
            </w:r>
            <w:r w:rsidRPr="008C1EF5">
              <w:rPr>
                <w:b/>
                <w:sz w:val="26"/>
                <w:lang w:val="uk-UA"/>
              </w:rPr>
              <w:t xml:space="preserve"> кафедри,</w:t>
            </w:r>
          </w:p>
          <w:p w:rsidR="00755DF2" w:rsidRPr="008C1EF5" w:rsidRDefault="00755DF2" w:rsidP="00C812FD">
            <w:pPr>
              <w:pStyle w:val="TableParagraph"/>
              <w:spacing w:line="27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факультету, університету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8" w:lineRule="exact"/>
              <w:ind w:left="502" w:right="50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8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рік</w:t>
            </w:r>
          </w:p>
        </w:tc>
      </w:tr>
      <w:tr w:rsidR="00755DF2" w:rsidRPr="008C1EF5" w:rsidTr="00C812FD">
        <w:trPr>
          <w:trHeight w:val="11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36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70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та організація роботи в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 xml:space="preserve">спортивно-оздоровчому </w:t>
            </w:r>
            <w:r w:rsidRPr="008C1EF5">
              <w:rPr>
                <w:b/>
                <w:sz w:val="26"/>
                <w:lang w:val="uk-UA"/>
              </w:rPr>
              <w:t>таборі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502" w:right="50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37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спортивної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720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роботи в спортивно- оздоровчому таборі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2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6</w:t>
            </w:r>
          </w:p>
          <w:p w:rsidR="00755DF2" w:rsidRPr="008C1EF5" w:rsidRDefault="00755DF2" w:rsidP="00C812FD">
            <w:pPr>
              <w:pStyle w:val="TableParagraph"/>
              <w:spacing w:before="1"/>
              <w:ind w:left="500" w:right="50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день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339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38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4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Керівництво збірною</w:t>
            </w:r>
            <w:r>
              <w:rPr>
                <w:b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командою НТУ</w:t>
            </w:r>
            <w:r>
              <w:rPr>
                <w:b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«Дніпровська</w:t>
            </w:r>
            <w:r>
              <w:rPr>
                <w:b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політехніка» з виду спорту</w:t>
            </w:r>
            <w:r>
              <w:rPr>
                <w:b/>
                <w:sz w:val="26"/>
                <w:lang w:val="uk-UA"/>
              </w:rPr>
              <w:t>:</w:t>
            </w: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- для команд рівня міста,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області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401" w:right="140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ind w:left="1401" w:right="140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</w:t>
            </w:r>
            <w:r w:rsidRPr="008C1EF5">
              <w:rPr>
                <w:spacing w:val="-4"/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>рік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Звітність</w:t>
            </w: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- для команд вищої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спортивної майстерності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2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ind w:left="1401" w:right="1402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день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Звітність</w:t>
            </w:r>
          </w:p>
        </w:tc>
      </w:tr>
      <w:tr w:rsidR="00755DF2" w:rsidRPr="000B2FB8" w:rsidTr="00C812FD">
        <w:trPr>
          <w:trHeight w:val="507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39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у складі</w:t>
            </w:r>
            <w:r>
              <w:rPr>
                <w:b/>
                <w:sz w:val="26"/>
                <w:lang w:val="uk-UA"/>
              </w:rPr>
              <w:t xml:space="preserve"> </w:t>
            </w:r>
            <w:r w:rsidRPr="008C1EF5">
              <w:rPr>
                <w:b/>
                <w:sz w:val="26"/>
                <w:lang w:val="uk-UA"/>
              </w:rPr>
              <w:t>спортивних організацій</w:t>
            </w:r>
          </w:p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  <w:r w:rsidRPr="008C1EF5">
              <w:rPr>
                <w:sz w:val="26"/>
                <w:lang w:val="uk-UA"/>
              </w:rPr>
              <w:t>(федерації, колегії, комісії, ради тощо)</w:t>
            </w:r>
          </w:p>
        </w:tc>
      </w:tr>
      <w:tr w:rsidR="00755DF2" w:rsidRPr="008C1EF5" w:rsidTr="00C812FD">
        <w:trPr>
          <w:trHeight w:val="300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- міського рівня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0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- обласного рівня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0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- міжнародного рівня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0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70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8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0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Підготовка до виступів,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58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презентацій у засобах масової інформації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70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1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Діяльність у керівних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органах профспілок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0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2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Участь у проведенні</w:t>
            </w:r>
          </w:p>
          <w:p w:rsidR="00755DF2" w:rsidRPr="008C1EF5" w:rsidRDefault="00755DF2" w:rsidP="00C812FD">
            <w:pPr>
              <w:pStyle w:val="TableParagraph"/>
              <w:spacing w:line="300" w:lineRule="atLeas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«Днів відкритих дверей», екскурсій по НГУ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"/>
              <w:jc w:val="center"/>
              <w:rPr>
                <w:sz w:val="26"/>
                <w:lang w:val="uk-UA"/>
              </w:rPr>
            </w:pPr>
            <w:r w:rsidRPr="008C1EF5">
              <w:rPr>
                <w:w w:val="99"/>
                <w:sz w:val="26"/>
                <w:lang w:val="uk-UA"/>
              </w:rPr>
              <w:t>4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 захід</w:t>
            </w:r>
          </w:p>
        </w:tc>
      </w:tr>
      <w:tr w:rsidR="00755DF2" w:rsidRPr="000B2FB8" w:rsidTr="00C812FD">
        <w:trPr>
          <w:trHeight w:val="1495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3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204"/>
              <w:jc w:val="bot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Внесення інформації про контингент студентів до Єдиної державної</w:t>
            </w:r>
          </w:p>
          <w:p w:rsidR="00755DF2" w:rsidRPr="008C1EF5" w:rsidRDefault="00755DF2" w:rsidP="00C812FD">
            <w:pPr>
              <w:pStyle w:val="TableParagraph"/>
              <w:spacing w:line="300" w:lineRule="atLeas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електронної бази освіти (ЄДЕБО)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ind w:left="881" w:right="84" w:hanging="77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0,2 на одну справу студентів 1- го року навчання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295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6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4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75" w:lineRule="exact"/>
              <w:rPr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Відповідальність за взаємодію з компанією Microsoft</w:t>
            </w:r>
            <w:r w:rsidRPr="008C1EF5">
              <w:rPr>
                <w:sz w:val="26"/>
                <w:lang w:val="uk-UA"/>
              </w:rPr>
              <w:t>:</w:t>
            </w: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керівник робочої групи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4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180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8" w:lineRule="exact"/>
              <w:ind w:right="150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заступник керівника робочої групи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4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5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Організація роботи по впровадженню у навчально-науковий процес університету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ліцензованого програмного забезпечення компанії Microsoft:</w:t>
            </w:r>
          </w:p>
        </w:tc>
      </w:tr>
      <w:tr w:rsidR="00755DF2" w:rsidRPr="008C1EF5" w:rsidTr="00C812FD">
        <w:trPr>
          <w:trHeight w:val="595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  <w:tcBorders>
              <w:bottom w:val="single" w:sz="6" w:space="0" w:color="000000"/>
            </w:tcBorders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відповідальні по</w:t>
            </w:r>
          </w:p>
          <w:p w:rsidR="00755DF2" w:rsidRPr="008C1EF5" w:rsidRDefault="00755DF2" w:rsidP="00C812FD">
            <w:pPr>
              <w:pStyle w:val="TableParagraph"/>
              <w:spacing w:before="1" w:line="281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факультету</w:t>
            </w:r>
          </w:p>
        </w:tc>
        <w:tc>
          <w:tcPr>
            <w:tcW w:w="3680" w:type="dxa"/>
            <w:tcBorders>
              <w:bottom w:val="single" w:sz="6" w:space="0" w:color="000000"/>
            </w:tcBorders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4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483" w:type="dxa"/>
            <w:tcBorders>
              <w:bottom w:val="single" w:sz="6" w:space="0" w:color="000000"/>
            </w:tcBorders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  <w:tcBorders>
              <w:top w:val="single" w:sz="6" w:space="0" w:color="000000"/>
            </w:tcBorders>
          </w:tcPr>
          <w:p w:rsidR="00755DF2" w:rsidRPr="008C1EF5" w:rsidRDefault="00755DF2" w:rsidP="00C812FD">
            <w:pPr>
              <w:pStyle w:val="TableParagraph"/>
              <w:spacing w:line="277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відповідальні по кафедрі</w:t>
            </w:r>
          </w:p>
        </w:tc>
        <w:tc>
          <w:tcPr>
            <w:tcW w:w="3680" w:type="dxa"/>
            <w:tcBorders>
              <w:top w:val="single" w:sz="6" w:space="0" w:color="000000"/>
            </w:tcBorders>
          </w:tcPr>
          <w:p w:rsidR="00755DF2" w:rsidRPr="008C1EF5" w:rsidRDefault="00755DF2" w:rsidP="00C812FD">
            <w:pPr>
              <w:pStyle w:val="TableParagraph"/>
              <w:spacing w:line="277" w:lineRule="exact"/>
              <w:ind w:left="1712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</w:t>
            </w:r>
          </w:p>
        </w:tc>
        <w:tc>
          <w:tcPr>
            <w:tcW w:w="2483" w:type="dxa"/>
            <w:tcBorders>
              <w:top w:val="single" w:sz="6" w:space="0" w:color="000000"/>
            </w:tcBorders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5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714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Аналіз діяльності за напрямом (Трансфер-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центр)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4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Кожному</w:t>
            </w:r>
          </w:p>
          <w:p w:rsidR="00755DF2" w:rsidRPr="008C1EF5" w:rsidRDefault="00755DF2" w:rsidP="00C812FD">
            <w:pPr>
              <w:pStyle w:val="TableParagraph"/>
              <w:spacing w:line="29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співробітнику</w:t>
            </w:r>
          </w:p>
        </w:tc>
      </w:tr>
      <w:tr w:rsidR="00755DF2" w:rsidRPr="000B2FB8" w:rsidTr="00C812FD">
        <w:trPr>
          <w:trHeight w:val="335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6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Управлінська діяльність на громадських засадах з питань:</w:t>
            </w: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нормативно-методичного </w:t>
            </w:r>
            <w:r w:rsidRPr="008C1EF5">
              <w:rPr>
                <w:sz w:val="26"/>
                <w:lang w:val="uk-UA"/>
              </w:rPr>
              <w:t>супроводження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 xml:space="preserve">освітнього </w:t>
            </w:r>
            <w:r w:rsidRPr="008C1EF5">
              <w:rPr>
                <w:sz w:val="26"/>
                <w:lang w:val="uk-UA"/>
              </w:rPr>
              <w:t>процесу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4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906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моніторингу внутрішнього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забезпечення якості вищої освіти в університеті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45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13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моніторингу внутрішнього забезпечення якості вищої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освіти на факультеті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видавничої діяльності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стандартизації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освітнього</w:t>
            </w:r>
            <w:r w:rsidRPr="008C1EF5">
              <w:rPr>
                <w:sz w:val="26"/>
                <w:lang w:val="uk-UA"/>
              </w:rPr>
              <w:t xml:space="preserve"> процесу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3131C9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міжнародної діяльності</w:t>
            </w:r>
          </w:p>
        </w:tc>
        <w:tc>
          <w:tcPr>
            <w:tcW w:w="3680" w:type="dxa"/>
          </w:tcPr>
          <w:p w:rsidR="00755DF2" w:rsidRPr="003131C9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200</w:t>
            </w:r>
            <w:r w:rsidRPr="003131C9">
              <w:rPr>
                <w:sz w:val="26"/>
                <w:lang w:val="uk-UA"/>
              </w:rPr>
              <w:t xml:space="preserve"> 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наукової діяльності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планування та організації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освтнього</w:t>
            </w:r>
            <w:r w:rsidRPr="008C1EF5">
              <w:rPr>
                <w:sz w:val="26"/>
                <w:lang w:val="uk-UA"/>
              </w:rPr>
              <w:t xml:space="preserve"> процесу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300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розрахунку штатів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150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894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впровадження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обчислювальної техніки в </w:t>
            </w:r>
            <w:r>
              <w:rPr>
                <w:sz w:val="26"/>
                <w:lang w:val="uk-UA"/>
              </w:rPr>
              <w:t>освітній</w:t>
            </w:r>
            <w:r w:rsidRPr="008C1EF5">
              <w:rPr>
                <w:sz w:val="26"/>
                <w:lang w:val="uk-UA"/>
              </w:rPr>
              <w:t xml:space="preserve"> процес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роботи з іноземними</w:t>
            </w:r>
          </w:p>
          <w:p w:rsidR="00755DF2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>
              <w:rPr>
                <w:sz w:val="26"/>
                <w:lang w:val="uk-UA"/>
              </w:rPr>
              <w:t>с</w:t>
            </w:r>
            <w:r w:rsidRPr="008C1EF5">
              <w:rPr>
                <w:sz w:val="26"/>
                <w:lang w:val="uk-UA"/>
              </w:rPr>
              <w:t>тудентами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246864">
        <w:trPr>
          <w:trHeight w:val="71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3131C9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організація робот з</w:t>
            </w:r>
          </w:p>
          <w:p w:rsidR="00755DF2" w:rsidRPr="003131C9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контрактними студентами</w:t>
            </w:r>
          </w:p>
        </w:tc>
        <w:tc>
          <w:tcPr>
            <w:tcW w:w="3680" w:type="dxa"/>
          </w:tcPr>
          <w:p w:rsidR="00755DF2" w:rsidRPr="003131C9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180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rPr>
                <w:sz w:val="26"/>
                <w:lang w:val="uk-UA"/>
              </w:rPr>
            </w:pPr>
            <w:r w:rsidRPr="008C1EF5">
              <w:rPr>
                <w:w w:val="95"/>
                <w:sz w:val="26"/>
                <w:lang w:val="uk-UA"/>
              </w:rPr>
              <w:t xml:space="preserve">організаційно-методичного </w:t>
            </w:r>
            <w:r w:rsidRPr="008C1EF5">
              <w:rPr>
                <w:sz w:val="26"/>
                <w:lang w:val="uk-UA"/>
              </w:rPr>
              <w:t>супроводження ліцензування та</w:t>
            </w:r>
          </w:p>
          <w:p w:rsidR="00755DF2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акредитації спеціальностей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240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8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586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супроводження роботи Інформаційно-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комп’ютерного комплексу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46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8" w:lineRule="exact"/>
              <w:ind w:right="179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рейтингування підрозділів та НПП</w:t>
            </w:r>
            <w:r>
              <w:rPr>
                <w:sz w:val="26"/>
                <w:lang w:val="uk-UA"/>
              </w:rPr>
              <w:t xml:space="preserve"> 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28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соціологічного аудиту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597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7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8" w:lineRule="exact"/>
              <w:ind w:right="131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роботи Міжгалузевого навчально-наукового Інституту безперервної освіти (МІБО):</w:t>
            </w: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методичне супроводження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роботи МІБО</w:t>
            </w:r>
            <w:r>
              <w:rPr>
                <w:sz w:val="26"/>
                <w:lang w:val="uk-UA"/>
              </w:rPr>
              <w:t xml:space="preserve"> 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методичне супроводження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вечірньої форми навчання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8" w:lineRule="exact"/>
              <w:ind w:right="16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методичне супроводження післядипломної освіти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117AC1" w:rsidTr="00C812FD">
        <w:trPr>
          <w:trHeight w:val="1206"/>
        </w:trPr>
        <w:tc>
          <w:tcPr>
            <w:tcW w:w="675" w:type="dxa"/>
            <w:vMerge/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впровадження інформаційних технологій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563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до діяльності </w:t>
            </w:r>
            <w:r w:rsidRPr="003131C9">
              <w:rPr>
                <w:sz w:val="26"/>
                <w:lang w:val="uk-UA"/>
              </w:rPr>
              <w:t>МІБО</w:t>
            </w:r>
            <w:r>
              <w:rPr>
                <w:sz w:val="26"/>
                <w:lang w:val="uk-UA"/>
              </w:rPr>
              <w:t xml:space="preserve"> </w:t>
            </w:r>
            <w:r w:rsidRPr="008C1EF5">
              <w:rPr>
                <w:sz w:val="26"/>
                <w:lang w:val="uk-UA"/>
              </w:rPr>
              <w:t xml:space="preserve"> (дистанційна)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ind w:left="0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300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4</w:t>
            </w:r>
            <w:r>
              <w:rPr>
                <w:b/>
                <w:sz w:val="26"/>
                <w:lang w:val="uk-UA"/>
              </w:rPr>
              <w:t>8</w:t>
            </w:r>
          </w:p>
          <w:p w:rsidR="00755DF2" w:rsidRPr="003B2AE8" w:rsidRDefault="00755DF2" w:rsidP="00C812FD">
            <w:pPr>
              <w:rPr>
                <w:b/>
                <w:lang w:val="uk-UA"/>
              </w:rPr>
            </w:pP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Виконання обов’язків на громадських засадах в Інститутах, факультетах з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організації:</w:t>
            </w: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навчальної роботи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180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методичної роботи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науково-дослідної роботи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виховної роботи;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7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побуту студентів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77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90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 праці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</w:tcPr>
          <w:p w:rsidR="00755DF2" w:rsidRPr="003B2AE8" w:rsidRDefault="00755DF2" w:rsidP="00C812FD">
            <w:pPr>
              <w:rPr>
                <w:b/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3131C9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міжнародної роботи</w:t>
            </w:r>
          </w:p>
        </w:tc>
        <w:tc>
          <w:tcPr>
            <w:tcW w:w="3680" w:type="dxa"/>
          </w:tcPr>
          <w:p w:rsidR="00755DF2" w:rsidRPr="003131C9" w:rsidRDefault="00755DF2" w:rsidP="00C812FD">
            <w:pPr>
              <w:pStyle w:val="TableParagraph"/>
              <w:spacing w:line="280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3131C9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color w:val="FF0000"/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9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>
              <w:rPr>
                <w:b/>
                <w:sz w:val="26"/>
                <w:lang w:val="uk-UA"/>
              </w:rPr>
              <w:t>49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Виконання обов’язків координатора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міжнародних проектів</w:t>
            </w:r>
          </w:p>
        </w:tc>
        <w:tc>
          <w:tcPr>
            <w:tcW w:w="3680" w:type="dxa"/>
          </w:tcPr>
          <w:p w:rsidR="00755DF2" w:rsidRDefault="00755DF2" w:rsidP="00C812FD">
            <w:pPr>
              <w:pStyle w:val="TableParagraph"/>
              <w:spacing w:line="296" w:lineRule="exact"/>
              <w:ind w:left="168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180 годин на рік</w:t>
            </w:r>
            <w:r>
              <w:rPr>
                <w:sz w:val="26"/>
                <w:lang w:val="uk-UA"/>
              </w:rPr>
              <w:t xml:space="preserve"> </w:t>
            </w:r>
          </w:p>
          <w:p w:rsidR="00755DF2" w:rsidRPr="008C1EF5" w:rsidRDefault="00755DF2" w:rsidP="00C812FD">
            <w:pPr>
              <w:pStyle w:val="TableParagraph"/>
              <w:spacing w:line="296" w:lineRule="exact"/>
              <w:ind w:left="168" w:right="156"/>
              <w:jc w:val="center"/>
              <w:rPr>
                <w:sz w:val="26"/>
                <w:lang w:val="uk-UA"/>
              </w:rPr>
            </w:pP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14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0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223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та підготовка завідувачем кафедри планів</w:t>
            </w:r>
          </w:p>
          <w:p w:rsidR="00755DF2" w:rsidRPr="008C1EF5" w:rsidRDefault="00755DF2" w:rsidP="00C812FD">
            <w:pPr>
              <w:pStyle w:val="TableParagraph"/>
              <w:spacing w:line="30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діяльності кафедр, звітів про самоаналіз тощо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1493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6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1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Виконання обов’язків заступника завідувача кафедри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123" w:right="10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У разі наявності двох заступників, відведений час</w:t>
            </w:r>
          </w:p>
          <w:p w:rsidR="00755DF2" w:rsidRPr="008C1EF5" w:rsidRDefault="00755DF2" w:rsidP="00C812FD">
            <w:pPr>
              <w:pStyle w:val="TableParagraph"/>
              <w:spacing w:line="300" w:lineRule="exact"/>
              <w:ind w:left="123" w:right="10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поділяється на двох осіб</w:t>
            </w:r>
          </w:p>
        </w:tc>
      </w:tr>
      <w:tr w:rsidR="00755DF2" w:rsidRPr="008C1EF5" w:rsidTr="00C812FD">
        <w:trPr>
          <w:trHeight w:val="295"/>
        </w:trPr>
        <w:tc>
          <w:tcPr>
            <w:tcW w:w="675" w:type="dxa"/>
            <w:vMerge w:val="restart"/>
          </w:tcPr>
          <w:p w:rsidR="00755DF2" w:rsidRPr="003B2AE8" w:rsidRDefault="00755DF2" w:rsidP="00C812FD">
            <w:pPr>
              <w:pStyle w:val="TableParagraph"/>
              <w:spacing w:line="284" w:lineRule="exact"/>
              <w:ind w:left="206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2</w:t>
            </w:r>
          </w:p>
        </w:tc>
        <w:tc>
          <w:tcPr>
            <w:tcW w:w="9432" w:type="dxa"/>
            <w:gridSpan w:val="3"/>
          </w:tcPr>
          <w:p w:rsidR="00755DF2" w:rsidRPr="008C1EF5" w:rsidRDefault="00755DF2" w:rsidP="00C812FD">
            <w:pPr>
              <w:pStyle w:val="TableParagraph"/>
              <w:spacing w:line="276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в приймальній комісії</w:t>
            </w:r>
          </w:p>
        </w:tc>
      </w:tr>
      <w:tr w:rsidR="00755DF2" w:rsidRPr="008C1EF5" w:rsidTr="00C812FD">
        <w:trPr>
          <w:trHeight w:val="453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відповідальний секретар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240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заступник відповідального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секретаря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180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секретар ПК факультету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  <w:vMerge/>
            <w:tcBorders>
              <w:top w:val="nil"/>
            </w:tcBorders>
          </w:tcPr>
          <w:p w:rsidR="00755DF2" w:rsidRPr="008C1EF5" w:rsidRDefault="00755DF2" w:rsidP="00C812FD">
            <w:pPr>
              <w:rPr>
                <w:sz w:val="2"/>
                <w:szCs w:val="2"/>
                <w:lang w:val="uk-UA"/>
              </w:rPr>
            </w:pP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інформаційно-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реєстраційна група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3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8" w:lineRule="exact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Виконання обов'язків директора інституту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8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240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11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4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375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Розрахунок та розподіл навчального навантаження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викладачів кафедри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8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50 на навчальний рік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spacing w:line="242" w:lineRule="auto"/>
              <w:ind w:left="111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 xml:space="preserve">Розрахунок </w:t>
            </w:r>
            <w:r w:rsidRPr="008C1EF5">
              <w:rPr>
                <w:w w:val="95"/>
                <w:sz w:val="26"/>
                <w:lang w:val="uk-UA"/>
              </w:rPr>
              <w:t>навантаження</w:t>
            </w: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5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Заповнення</w:t>
            </w:r>
          </w:p>
          <w:p w:rsidR="00755DF2" w:rsidRPr="008C1EF5" w:rsidRDefault="00755DF2" w:rsidP="00C812FD">
            <w:pPr>
              <w:pStyle w:val="TableParagraph"/>
              <w:spacing w:line="300" w:lineRule="atLeast"/>
              <w:ind w:right="43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індивідуального плану викладача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894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6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роботи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Інституту гуманітарних проблем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9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5</w:t>
            </w:r>
            <w:r>
              <w:rPr>
                <w:b/>
                <w:sz w:val="26"/>
                <w:lang w:val="uk-UA"/>
              </w:rPr>
              <w:t>7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роботи з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впровадження</w:t>
            </w:r>
            <w:r w:rsidRPr="003131C9">
              <w:rPr>
                <w:b/>
                <w:sz w:val="26"/>
                <w:lang w:val="uk-UA"/>
              </w:rPr>
              <w:t xml:space="preserve"> української</w:t>
            </w:r>
            <w:r w:rsidRPr="008C1EF5">
              <w:rPr>
                <w:b/>
                <w:sz w:val="26"/>
                <w:lang w:val="uk-UA"/>
              </w:rPr>
              <w:t xml:space="preserve"> мови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90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9D2604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9D2604">
              <w:rPr>
                <w:b/>
                <w:sz w:val="26"/>
                <w:lang w:val="uk-UA"/>
              </w:rPr>
              <w:t>58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837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роботи Європейського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факультету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1194"/>
        </w:trPr>
        <w:tc>
          <w:tcPr>
            <w:tcW w:w="675" w:type="dxa"/>
          </w:tcPr>
          <w:p w:rsidR="00755DF2" w:rsidRPr="009D2604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9D2604">
              <w:rPr>
                <w:b/>
                <w:sz w:val="26"/>
                <w:lang w:val="uk-UA"/>
              </w:rPr>
              <w:t>59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ind w:right="516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Виконання обов’язків вченого секретаря наглядової ради</w:t>
            </w:r>
          </w:p>
          <w:p w:rsidR="00755DF2" w:rsidRPr="008C1EF5" w:rsidRDefault="00755DF2" w:rsidP="00C812FD">
            <w:pPr>
              <w:pStyle w:val="TableParagraph"/>
              <w:spacing w:line="282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університету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9D2604" w:rsidRDefault="00755DF2" w:rsidP="00C812FD">
            <w:pPr>
              <w:pStyle w:val="TableParagraph"/>
              <w:spacing w:line="29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9D2604">
              <w:rPr>
                <w:b/>
                <w:sz w:val="26"/>
                <w:lang w:val="uk-UA"/>
              </w:rPr>
              <w:t>60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із</w:t>
            </w:r>
          </w:p>
          <w:p w:rsidR="00755DF2" w:rsidRPr="008C1EF5" w:rsidRDefault="00755DF2" w:rsidP="00C812FD">
            <w:pPr>
              <w:pStyle w:val="TableParagraph"/>
              <w:spacing w:before="5" w:line="298" w:lineRule="exact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w w:val="95"/>
                <w:sz w:val="26"/>
                <w:lang w:val="uk-UA"/>
              </w:rPr>
              <w:t xml:space="preserve">працевлаштування </w:t>
            </w:r>
            <w:r w:rsidRPr="008C1EF5">
              <w:rPr>
                <w:b/>
                <w:sz w:val="26"/>
                <w:lang w:val="uk-UA"/>
              </w:rPr>
              <w:t>випускників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85"/>
        </w:trPr>
        <w:tc>
          <w:tcPr>
            <w:tcW w:w="675" w:type="dxa"/>
          </w:tcPr>
          <w:p w:rsidR="00755DF2" w:rsidRPr="009D2604" w:rsidRDefault="00755DF2" w:rsidP="00C812FD">
            <w:pPr>
              <w:pStyle w:val="TableParagraph"/>
              <w:spacing w:line="289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9D2604">
              <w:rPr>
                <w:b/>
                <w:sz w:val="26"/>
                <w:lang w:val="uk-UA"/>
              </w:rPr>
              <w:t>61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6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Робота з організації</w:t>
            </w:r>
          </w:p>
          <w:p w:rsidR="00755DF2" w:rsidRPr="008C1EF5" w:rsidRDefault="00755DF2" w:rsidP="00C812FD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інвентаризації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9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1173"/>
        </w:trPr>
        <w:tc>
          <w:tcPr>
            <w:tcW w:w="675" w:type="dxa"/>
          </w:tcPr>
          <w:p w:rsidR="00755DF2" w:rsidRPr="009D2604" w:rsidRDefault="00755DF2" w:rsidP="00C812FD">
            <w:pPr>
              <w:pStyle w:val="TableParagraph"/>
              <w:spacing w:line="29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9D2604">
              <w:rPr>
                <w:b/>
                <w:sz w:val="26"/>
                <w:lang w:val="uk-UA"/>
              </w:rPr>
              <w:t>62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2" w:lineRule="exact"/>
              <w:ind w:right="159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роботи центрів мовної підготовки, наукових та науково-освітніх центрів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</w:tcPr>
          <w:p w:rsidR="00755DF2" w:rsidRPr="009D2604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9D2604">
              <w:rPr>
                <w:b/>
                <w:sz w:val="26"/>
                <w:lang w:val="uk-UA"/>
              </w:rPr>
              <w:t>63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Переклад текстів за</w:t>
            </w:r>
          </w:p>
          <w:p w:rsidR="00755DF2" w:rsidRPr="008C1EF5" w:rsidRDefault="00755DF2" w:rsidP="00C812FD">
            <w:pPr>
              <w:pStyle w:val="TableParagraph"/>
              <w:spacing w:before="1"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завданням ректорату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3" w:lineRule="exact"/>
              <w:ind w:left="170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 година на 2500 знаків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5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6</w:t>
            </w:r>
            <w:r>
              <w:rPr>
                <w:b/>
                <w:sz w:val="26"/>
                <w:lang w:val="uk-UA"/>
              </w:rPr>
              <w:t>4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8" w:lineRule="exact"/>
              <w:ind w:right="14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Організація фізичного виховання на факультеті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0B2FB8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6</w:t>
            </w:r>
            <w:r>
              <w:rPr>
                <w:b/>
                <w:sz w:val="26"/>
                <w:lang w:val="uk-UA"/>
              </w:rPr>
              <w:t>5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Проведення щорічного оцінювання фізичної</w:t>
            </w:r>
          </w:p>
          <w:p w:rsidR="00755DF2" w:rsidRPr="008C1EF5" w:rsidRDefault="00755DF2" w:rsidP="00C812FD">
            <w:pPr>
              <w:pStyle w:val="TableParagraph"/>
              <w:spacing w:line="283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підготовленості студентів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ind w:left="1457" w:right="184" w:hanging="1237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 годин на день протягом 2-х тижнів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6</w:t>
            </w:r>
            <w:r>
              <w:rPr>
                <w:b/>
                <w:sz w:val="26"/>
                <w:lang w:val="uk-UA"/>
              </w:rPr>
              <w:t>6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Гемологічний центр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120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897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8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6</w:t>
            </w:r>
            <w:r>
              <w:rPr>
                <w:b/>
                <w:sz w:val="26"/>
                <w:lang w:val="uk-UA"/>
              </w:rPr>
              <w:t>7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Керівництво студією</w:t>
            </w:r>
          </w:p>
          <w:p w:rsidR="00755DF2" w:rsidRPr="008C1EF5" w:rsidRDefault="00755DF2" w:rsidP="00C812FD">
            <w:pPr>
              <w:pStyle w:val="TableParagraph"/>
              <w:spacing w:before="2" w:line="300" w:lineRule="exact"/>
              <w:ind w:right="492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«Дизайн природного каменя»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95" w:lineRule="exact"/>
              <w:ind w:left="171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0" w:lineRule="exact"/>
              <w:ind w:left="186" w:right="179"/>
              <w:jc w:val="center"/>
              <w:rPr>
                <w:b/>
                <w:sz w:val="26"/>
                <w:lang w:val="uk-UA"/>
              </w:rPr>
            </w:pPr>
            <w:r w:rsidRPr="003B2AE8">
              <w:rPr>
                <w:b/>
                <w:sz w:val="26"/>
                <w:lang w:val="uk-UA"/>
              </w:rPr>
              <w:t>6</w:t>
            </w:r>
            <w:r>
              <w:rPr>
                <w:b/>
                <w:sz w:val="26"/>
                <w:lang w:val="uk-UA"/>
              </w:rPr>
              <w:t>8</w:t>
            </w:r>
          </w:p>
        </w:tc>
        <w:tc>
          <w:tcPr>
            <w:tcW w:w="3269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rPr>
                <w:b/>
                <w:sz w:val="26"/>
                <w:lang w:val="uk-UA"/>
              </w:rPr>
            </w:pPr>
            <w:r w:rsidRPr="008C1EF5">
              <w:rPr>
                <w:b/>
                <w:sz w:val="26"/>
                <w:lang w:val="uk-UA"/>
              </w:rPr>
              <w:t>Керівництво музеями</w:t>
            </w:r>
          </w:p>
        </w:tc>
        <w:tc>
          <w:tcPr>
            <w:tcW w:w="3680" w:type="dxa"/>
          </w:tcPr>
          <w:p w:rsidR="00755DF2" w:rsidRPr="008C1EF5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lang w:val="uk-UA"/>
              </w:rPr>
            </w:pPr>
            <w:r w:rsidRPr="008C1EF5">
              <w:rPr>
                <w:sz w:val="26"/>
                <w:lang w:val="uk-UA"/>
              </w:rPr>
              <w:t>150</w:t>
            </w:r>
          </w:p>
        </w:tc>
        <w:tc>
          <w:tcPr>
            <w:tcW w:w="2483" w:type="dxa"/>
          </w:tcPr>
          <w:p w:rsidR="00755DF2" w:rsidRPr="008C1EF5" w:rsidRDefault="00755DF2" w:rsidP="00C812FD">
            <w:pPr>
              <w:pStyle w:val="TableParagraph"/>
              <w:ind w:left="0"/>
              <w:rPr>
                <w:lang w:val="uk-UA"/>
              </w:rPr>
            </w:pPr>
          </w:p>
        </w:tc>
      </w:tr>
      <w:tr w:rsidR="00755DF2" w:rsidRPr="008C1EF5" w:rsidTr="00C812FD">
        <w:trPr>
          <w:trHeight w:val="2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0" w:lineRule="exact"/>
              <w:ind w:left="186" w:right="179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69</w:t>
            </w:r>
          </w:p>
        </w:tc>
        <w:tc>
          <w:tcPr>
            <w:tcW w:w="3269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rPr>
                <w:b/>
                <w:sz w:val="26"/>
                <w:szCs w:val="26"/>
                <w:lang w:val="uk-UA"/>
              </w:rPr>
            </w:pPr>
            <w:r w:rsidRPr="00DB0DA7">
              <w:rPr>
                <w:b/>
                <w:sz w:val="26"/>
                <w:szCs w:val="26"/>
                <w:lang w:val="uk-UA"/>
              </w:rPr>
              <w:t>Організація діяльності кафедри з охорони праці та цивільного захисту</w:t>
            </w:r>
          </w:p>
        </w:tc>
        <w:tc>
          <w:tcPr>
            <w:tcW w:w="3680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szCs w:val="26"/>
                <w:lang w:val="uk-UA"/>
              </w:rPr>
            </w:pPr>
            <w:r w:rsidRPr="00DB0DA7">
              <w:rPr>
                <w:sz w:val="26"/>
                <w:szCs w:val="26"/>
                <w:lang w:val="uk-UA"/>
              </w:rPr>
              <w:t xml:space="preserve">50 </w:t>
            </w:r>
          </w:p>
        </w:tc>
        <w:tc>
          <w:tcPr>
            <w:tcW w:w="2483" w:type="dxa"/>
          </w:tcPr>
          <w:p w:rsidR="00755DF2" w:rsidRPr="00DB0DA7" w:rsidRDefault="00755DF2" w:rsidP="00C812FD">
            <w:pPr>
              <w:pStyle w:val="TableParagraph"/>
              <w:ind w:left="0"/>
              <w:rPr>
                <w:sz w:val="26"/>
                <w:szCs w:val="26"/>
                <w:lang w:val="uk-UA"/>
              </w:rPr>
            </w:pPr>
            <w:r w:rsidRPr="00DB0DA7">
              <w:rPr>
                <w:sz w:val="26"/>
                <w:szCs w:val="26"/>
                <w:lang w:val="uk-UA"/>
              </w:rPr>
              <w:t>Відповідальний по кафедрі</w:t>
            </w:r>
          </w:p>
        </w:tc>
      </w:tr>
      <w:tr w:rsidR="00755DF2" w:rsidRPr="00DB0DA7" w:rsidTr="00C812FD">
        <w:trPr>
          <w:trHeight w:val="2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0" w:lineRule="exact"/>
              <w:ind w:left="186" w:right="179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70</w:t>
            </w:r>
          </w:p>
        </w:tc>
        <w:tc>
          <w:tcPr>
            <w:tcW w:w="3269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rPr>
                <w:b/>
                <w:sz w:val="26"/>
                <w:szCs w:val="26"/>
                <w:lang w:val="uk-UA"/>
              </w:rPr>
            </w:pPr>
            <w:r w:rsidRPr="00DB0DA7">
              <w:rPr>
                <w:b/>
                <w:sz w:val="26"/>
                <w:szCs w:val="26"/>
                <w:lang w:val="uk-UA"/>
              </w:rPr>
              <w:t>Виконання обов’язків секретаря стипендіальної комісії університету</w:t>
            </w:r>
          </w:p>
        </w:tc>
        <w:tc>
          <w:tcPr>
            <w:tcW w:w="3680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szCs w:val="26"/>
                <w:lang w:val="uk-UA"/>
              </w:rPr>
            </w:pPr>
            <w:r w:rsidRPr="00DB0DA7">
              <w:rPr>
                <w:sz w:val="26"/>
                <w:szCs w:val="26"/>
                <w:lang w:val="uk-UA"/>
              </w:rPr>
              <w:t>60</w:t>
            </w:r>
          </w:p>
        </w:tc>
        <w:tc>
          <w:tcPr>
            <w:tcW w:w="2483" w:type="dxa"/>
          </w:tcPr>
          <w:p w:rsidR="00755DF2" w:rsidRPr="00DB0DA7" w:rsidRDefault="00755DF2" w:rsidP="00C812FD">
            <w:pPr>
              <w:pStyle w:val="TableParagraph"/>
              <w:ind w:left="0"/>
              <w:rPr>
                <w:sz w:val="26"/>
                <w:szCs w:val="26"/>
                <w:lang w:val="uk-UA"/>
              </w:rPr>
            </w:pPr>
          </w:p>
        </w:tc>
      </w:tr>
      <w:tr w:rsidR="00755DF2" w:rsidRPr="000B2FB8" w:rsidTr="004B02AD">
        <w:trPr>
          <w:trHeight w:val="682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0" w:lineRule="exact"/>
              <w:ind w:left="186" w:right="179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71</w:t>
            </w:r>
          </w:p>
        </w:tc>
        <w:tc>
          <w:tcPr>
            <w:tcW w:w="3269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rPr>
                <w:b/>
                <w:sz w:val="26"/>
                <w:szCs w:val="26"/>
                <w:lang w:val="uk-UA"/>
              </w:rPr>
            </w:pPr>
            <w:r w:rsidRPr="00DB0DA7">
              <w:rPr>
                <w:b/>
                <w:sz w:val="26"/>
                <w:szCs w:val="26"/>
                <w:lang w:val="uk-UA"/>
              </w:rPr>
              <w:t>Участь у роботі стипендіальної комісії</w:t>
            </w:r>
          </w:p>
          <w:p w:rsidR="00755DF2" w:rsidRPr="00DB0DA7" w:rsidRDefault="00755DF2" w:rsidP="00C812FD">
            <w:pPr>
              <w:pStyle w:val="TableParagraph"/>
              <w:spacing w:line="280" w:lineRule="exact"/>
              <w:rPr>
                <w:b/>
                <w:sz w:val="26"/>
                <w:szCs w:val="26"/>
                <w:lang w:val="uk-UA"/>
              </w:rPr>
            </w:pPr>
            <w:r w:rsidRPr="00DB0DA7">
              <w:rPr>
                <w:b/>
                <w:sz w:val="26"/>
                <w:szCs w:val="26"/>
                <w:lang w:val="uk-UA"/>
              </w:rPr>
              <w:t>(згідно до наказу)</w:t>
            </w:r>
          </w:p>
        </w:tc>
        <w:tc>
          <w:tcPr>
            <w:tcW w:w="3680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szCs w:val="26"/>
                <w:lang w:val="uk-UA"/>
              </w:rPr>
            </w:pPr>
            <w:r w:rsidRPr="00DB0DA7">
              <w:rPr>
                <w:sz w:val="26"/>
                <w:szCs w:val="26"/>
                <w:lang w:val="uk-UA"/>
              </w:rPr>
              <w:t>1 година на засідання, але не більше 15 годин на рік</w:t>
            </w:r>
          </w:p>
        </w:tc>
        <w:tc>
          <w:tcPr>
            <w:tcW w:w="2483" w:type="dxa"/>
          </w:tcPr>
          <w:p w:rsidR="00755DF2" w:rsidRPr="00DB0DA7" w:rsidRDefault="00755DF2" w:rsidP="00C812FD">
            <w:pPr>
              <w:pStyle w:val="TableParagraph"/>
              <w:ind w:left="0"/>
              <w:rPr>
                <w:sz w:val="26"/>
                <w:szCs w:val="26"/>
                <w:lang w:val="uk-UA"/>
              </w:rPr>
            </w:pPr>
          </w:p>
        </w:tc>
      </w:tr>
      <w:tr w:rsidR="00755DF2" w:rsidRPr="000B2FB8" w:rsidTr="00C812FD">
        <w:trPr>
          <w:trHeight w:val="299"/>
        </w:trPr>
        <w:tc>
          <w:tcPr>
            <w:tcW w:w="675" w:type="dxa"/>
          </w:tcPr>
          <w:p w:rsidR="00755DF2" w:rsidRPr="003B2AE8" w:rsidRDefault="00755DF2" w:rsidP="00C812FD">
            <w:pPr>
              <w:pStyle w:val="TableParagraph"/>
              <w:spacing w:line="280" w:lineRule="exact"/>
              <w:ind w:left="186" w:right="179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72</w:t>
            </w:r>
          </w:p>
        </w:tc>
        <w:tc>
          <w:tcPr>
            <w:tcW w:w="3269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rPr>
                <w:b/>
                <w:sz w:val="26"/>
                <w:szCs w:val="26"/>
                <w:lang w:val="uk-UA"/>
              </w:rPr>
            </w:pPr>
            <w:r w:rsidRPr="00DB0DA7">
              <w:rPr>
                <w:b/>
                <w:sz w:val="26"/>
                <w:szCs w:val="26"/>
                <w:lang w:val="uk-UA"/>
              </w:rPr>
              <w:t>Участь у роботі стипендіальної підкомісі</w:t>
            </w:r>
            <w:r>
              <w:rPr>
                <w:b/>
                <w:sz w:val="26"/>
                <w:szCs w:val="26"/>
                <w:lang w:val="uk-UA"/>
              </w:rPr>
              <w:t>ї</w:t>
            </w:r>
            <w:r w:rsidRPr="00DB0DA7">
              <w:rPr>
                <w:b/>
                <w:sz w:val="26"/>
                <w:szCs w:val="26"/>
                <w:lang w:val="uk-UA"/>
              </w:rPr>
              <w:t xml:space="preserve"> факультету</w:t>
            </w:r>
          </w:p>
          <w:p w:rsidR="00755DF2" w:rsidRPr="00DB0DA7" w:rsidRDefault="00755DF2" w:rsidP="00C812FD">
            <w:pPr>
              <w:pStyle w:val="TableParagraph"/>
              <w:spacing w:line="280" w:lineRule="exact"/>
              <w:rPr>
                <w:b/>
                <w:sz w:val="26"/>
                <w:szCs w:val="26"/>
                <w:lang w:val="uk-UA"/>
              </w:rPr>
            </w:pPr>
            <w:r w:rsidRPr="00DB0DA7">
              <w:rPr>
                <w:b/>
                <w:sz w:val="26"/>
                <w:szCs w:val="26"/>
                <w:lang w:val="uk-UA"/>
              </w:rPr>
              <w:t>(згідно до наказу)</w:t>
            </w:r>
          </w:p>
        </w:tc>
        <w:tc>
          <w:tcPr>
            <w:tcW w:w="3680" w:type="dxa"/>
          </w:tcPr>
          <w:p w:rsidR="00755DF2" w:rsidRPr="00DB0DA7" w:rsidRDefault="00755DF2" w:rsidP="00C812FD">
            <w:pPr>
              <w:pStyle w:val="TableParagraph"/>
              <w:spacing w:line="280" w:lineRule="exact"/>
              <w:ind w:left="166" w:right="156"/>
              <w:jc w:val="center"/>
              <w:rPr>
                <w:sz w:val="26"/>
                <w:szCs w:val="26"/>
                <w:lang w:val="uk-UA"/>
              </w:rPr>
            </w:pPr>
            <w:r w:rsidRPr="00DB0DA7">
              <w:rPr>
                <w:sz w:val="26"/>
                <w:szCs w:val="26"/>
                <w:lang w:val="uk-UA"/>
              </w:rPr>
              <w:t>1 година на засідання, але не більше 15 годин на рік</w:t>
            </w:r>
          </w:p>
        </w:tc>
        <w:tc>
          <w:tcPr>
            <w:tcW w:w="2483" w:type="dxa"/>
          </w:tcPr>
          <w:p w:rsidR="00755DF2" w:rsidRPr="00DB0DA7" w:rsidRDefault="00755DF2" w:rsidP="00C812FD">
            <w:pPr>
              <w:pStyle w:val="TableParagraph"/>
              <w:ind w:left="0"/>
              <w:rPr>
                <w:sz w:val="26"/>
                <w:szCs w:val="26"/>
                <w:lang w:val="uk-UA"/>
              </w:rPr>
            </w:pPr>
          </w:p>
        </w:tc>
      </w:tr>
    </w:tbl>
    <w:p w:rsidR="00755DF2" w:rsidRPr="008C1EF5" w:rsidRDefault="00755DF2">
      <w:pPr>
        <w:rPr>
          <w:lang w:val="uk-UA"/>
        </w:rPr>
        <w:sectPr w:rsidR="00755DF2" w:rsidRPr="008C1EF5">
          <w:pgSz w:w="11910" w:h="16840"/>
          <w:pgMar w:top="1120" w:right="420" w:bottom="840" w:left="920" w:header="0" w:footer="646" w:gutter="0"/>
          <w:cols w:space="720"/>
        </w:sectPr>
      </w:pPr>
      <w:r>
        <w:rPr>
          <w:lang w:val="uk-UA"/>
        </w:rPr>
        <w:br w:type="textWrapping" w:clear="all"/>
      </w:r>
    </w:p>
    <w:p w:rsidR="00755DF2" w:rsidRPr="002E14BD" w:rsidRDefault="00755DF2">
      <w:pPr>
        <w:pStyle w:val="BodyText"/>
        <w:spacing w:before="77" w:line="298" w:lineRule="exact"/>
        <w:ind w:left="753"/>
        <w:rPr>
          <w:sz w:val="24"/>
          <w:szCs w:val="24"/>
          <w:lang w:val="uk-UA"/>
        </w:rPr>
      </w:pPr>
      <w:r w:rsidRPr="002E14BD">
        <w:rPr>
          <w:sz w:val="24"/>
          <w:szCs w:val="24"/>
          <w:lang w:val="uk-UA"/>
        </w:rPr>
        <w:t>Робоча група:</w:t>
      </w:r>
    </w:p>
    <w:p w:rsidR="00755DF2" w:rsidRPr="008C1EF5" w:rsidRDefault="00755DF2">
      <w:pPr>
        <w:spacing w:line="298" w:lineRule="exact"/>
        <w:ind w:left="753"/>
        <w:rPr>
          <w:sz w:val="26"/>
          <w:lang w:val="uk-UA"/>
        </w:rPr>
      </w:pPr>
      <w:r w:rsidRPr="008C1EF5">
        <w:rPr>
          <w:sz w:val="26"/>
          <w:lang w:val="uk-UA"/>
        </w:rPr>
        <w:t>В.О. Салова, начальник навчального відділу</w:t>
      </w:r>
    </w:p>
    <w:p w:rsidR="00755DF2" w:rsidRPr="008C1EF5" w:rsidRDefault="00755DF2">
      <w:pPr>
        <w:spacing w:before="1"/>
        <w:ind w:left="753" w:right="3394"/>
        <w:rPr>
          <w:sz w:val="26"/>
          <w:lang w:val="uk-UA"/>
        </w:rPr>
      </w:pPr>
      <w:r>
        <w:rPr>
          <w:sz w:val="26"/>
          <w:lang w:val="uk-UA"/>
        </w:rPr>
        <w:t>Ю.О.</w:t>
      </w:r>
      <w:r>
        <w:rPr>
          <w:sz w:val="26"/>
        </w:rPr>
        <w:t> </w:t>
      </w:r>
      <w:r w:rsidRPr="00C812FD">
        <w:rPr>
          <w:sz w:val="26"/>
          <w:lang w:val="ru-RU"/>
        </w:rPr>
        <w:t xml:space="preserve"> </w:t>
      </w:r>
      <w:r w:rsidRPr="008C1EF5">
        <w:rPr>
          <w:sz w:val="26"/>
          <w:lang w:val="uk-UA"/>
        </w:rPr>
        <w:t xml:space="preserve">Заболотна, начальник науково-методичного відділу </w:t>
      </w:r>
    </w:p>
    <w:p w:rsidR="00755DF2" w:rsidRPr="008C1EF5" w:rsidRDefault="00755DF2">
      <w:pPr>
        <w:ind w:left="753" w:right="1772"/>
        <w:rPr>
          <w:sz w:val="26"/>
          <w:lang w:val="uk-UA"/>
        </w:rPr>
      </w:pPr>
      <w:r w:rsidRPr="008C1EF5">
        <w:rPr>
          <w:sz w:val="26"/>
          <w:lang w:val="uk-UA"/>
        </w:rPr>
        <w:t>Т.О. Письменкова, методист навчального відділу вищої категорії</w:t>
      </w:r>
    </w:p>
    <w:p w:rsidR="00755DF2" w:rsidRPr="008C1EF5" w:rsidRDefault="00755DF2">
      <w:pPr>
        <w:ind w:left="212" w:right="1889" w:firstLine="540"/>
        <w:rPr>
          <w:sz w:val="26"/>
          <w:lang w:val="uk-UA"/>
        </w:rPr>
      </w:pPr>
      <w:r w:rsidRPr="008C1EF5">
        <w:rPr>
          <w:sz w:val="26"/>
          <w:lang w:val="uk-UA"/>
        </w:rPr>
        <w:t>В.О. Салов, професор кафедри т</w:t>
      </w:r>
      <w:r>
        <w:rPr>
          <w:sz w:val="26"/>
          <w:lang w:val="uk-UA"/>
        </w:rPr>
        <w:t>ранспортних систем і технологій</w:t>
      </w:r>
    </w:p>
    <w:sectPr w:rsidR="00755DF2" w:rsidRPr="008C1EF5" w:rsidSect="007B15F1">
      <w:pgSz w:w="11910" w:h="16840"/>
      <w:pgMar w:top="1340" w:right="420" w:bottom="840" w:left="920" w:header="0" w:footer="64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DF2" w:rsidRDefault="00755DF2">
      <w:r>
        <w:separator/>
      </w:r>
    </w:p>
  </w:endnote>
  <w:endnote w:type="continuationSeparator" w:id="0">
    <w:p w:rsidR="00755DF2" w:rsidRDefault="0075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DF2" w:rsidRDefault="00755DF2">
    <w:pPr>
      <w:pStyle w:val="BodyText"/>
      <w:spacing w:line="14" w:lineRule="auto"/>
      <w:rPr>
        <w:b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6.7pt;margin-top:794.6pt;width:14.1pt;height:13.05pt;z-index:-251656192;mso-position-horizontal-relative:page;mso-position-vertical-relative:page" filled="f" stroked="f">
          <v:textbox inset="0,0,0,0">
            <w:txbxContent>
              <w:p w:rsidR="00755DF2" w:rsidRDefault="00755DF2">
                <w:pPr>
                  <w:spacing w:before="10"/>
                  <w:ind w:left="40"/>
                  <w:rPr>
                    <w:sz w:val="20"/>
                  </w:rPr>
                </w:pPr>
                <w:fldSimple w:instr=" PAGE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DF2" w:rsidRDefault="00755DF2">
      <w:r>
        <w:separator/>
      </w:r>
    </w:p>
  </w:footnote>
  <w:footnote w:type="continuationSeparator" w:id="0">
    <w:p w:rsidR="00755DF2" w:rsidRDefault="00755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2711"/>
    <w:multiLevelType w:val="hybridMultilevel"/>
    <w:tmpl w:val="C0FC326C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16F49B4"/>
    <w:multiLevelType w:val="hybridMultilevel"/>
    <w:tmpl w:val="8AD0DC10"/>
    <w:lvl w:ilvl="0" w:tplc="E1D0A158">
      <w:start w:val="1"/>
      <w:numFmt w:val="decimal"/>
      <w:lvlText w:val="%1."/>
      <w:lvlJc w:val="left"/>
      <w:pPr>
        <w:ind w:left="2255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31527D28">
      <w:numFmt w:val="bullet"/>
      <w:lvlText w:val="•"/>
      <w:lvlJc w:val="left"/>
      <w:pPr>
        <w:ind w:left="3090" w:hanging="260"/>
      </w:pPr>
      <w:rPr>
        <w:rFonts w:hint="default"/>
      </w:rPr>
    </w:lvl>
    <w:lvl w:ilvl="2" w:tplc="E71E0A4E">
      <w:numFmt w:val="bullet"/>
      <w:lvlText w:val="•"/>
      <w:lvlJc w:val="left"/>
      <w:pPr>
        <w:ind w:left="3921" w:hanging="260"/>
      </w:pPr>
      <w:rPr>
        <w:rFonts w:hint="default"/>
      </w:rPr>
    </w:lvl>
    <w:lvl w:ilvl="3" w:tplc="9C5858C8">
      <w:numFmt w:val="bullet"/>
      <w:lvlText w:val="•"/>
      <w:lvlJc w:val="left"/>
      <w:pPr>
        <w:ind w:left="4751" w:hanging="260"/>
      </w:pPr>
      <w:rPr>
        <w:rFonts w:hint="default"/>
      </w:rPr>
    </w:lvl>
    <w:lvl w:ilvl="4" w:tplc="5B646D2C">
      <w:numFmt w:val="bullet"/>
      <w:lvlText w:val="•"/>
      <w:lvlJc w:val="left"/>
      <w:pPr>
        <w:ind w:left="5582" w:hanging="260"/>
      </w:pPr>
      <w:rPr>
        <w:rFonts w:hint="default"/>
      </w:rPr>
    </w:lvl>
    <w:lvl w:ilvl="5" w:tplc="A82AE394">
      <w:numFmt w:val="bullet"/>
      <w:lvlText w:val="•"/>
      <w:lvlJc w:val="left"/>
      <w:pPr>
        <w:ind w:left="6413" w:hanging="260"/>
      </w:pPr>
      <w:rPr>
        <w:rFonts w:hint="default"/>
      </w:rPr>
    </w:lvl>
    <w:lvl w:ilvl="6" w:tplc="2AD46E9C">
      <w:numFmt w:val="bullet"/>
      <w:lvlText w:val="•"/>
      <w:lvlJc w:val="left"/>
      <w:pPr>
        <w:ind w:left="7243" w:hanging="260"/>
      </w:pPr>
      <w:rPr>
        <w:rFonts w:hint="default"/>
      </w:rPr>
    </w:lvl>
    <w:lvl w:ilvl="7" w:tplc="C186DA88">
      <w:numFmt w:val="bullet"/>
      <w:lvlText w:val="•"/>
      <w:lvlJc w:val="left"/>
      <w:pPr>
        <w:ind w:left="8074" w:hanging="260"/>
      </w:pPr>
      <w:rPr>
        <w:rFonts w:hint="default"/>
      </w:rPr>
    </w:lvl>
    <w:lvl w:ilvl="8" w:tplc="1528FB5C">
      <w:numFmt w:val="bullet"/>
      <w:lvlText w:val="•"/>
      <w:lvlJc w:val="left"/>
      <w:pPr>
        <w:ind w:left="8905" w:hanging="2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3A3"/>
    <w:rsid w:val="00007FF5"/>
    <w:rsid w:val="00013D84"/>
    <w:rsid w:val="00015C89"/>
    <w:rsid w:val="00023F2F"/>
    <w:rsid w:val="00051C5F"/>
    <w:rsid w:val="00065228"/>
    <w:rsid w:val="000937A7"/>
    <w:rsid w:val="00097A24"/>
    <w:rsid w:val="000B2FB8"/>
    <w:rsid w:val="000C3D0D"/>
    <w:rsid w:val="000C490B"/>
    <w:rsid w:val="000D0C05"/>
    <w:rsid w:val="000E2B8E"/>
    <w:rsid w:val="000F02F5"/>
    <w:rsid w:val="001022F1"/>
    <w:rsid w:val="00117AC1"/>
    <w:rsid w:val="00120E3E"/>
    <w:rsid w:val="0012397A"/>
    <w:rsid w:val="00126C1D"/>
    <w:rsid w:val="00166BCF"/>
    <w:rsid w:val="001740B4"/>
    <w:rsid w:val="0018790D"/>
    <w:rsid w:val="0019177D"/>
    <w:rsid w:val="001975D2"/>
    <w:rsid w:val="001B1F76"/>
    <w:rsid w:val="001C7122"/>
    <w:rsid w:val="001D55C3"/>
    <w:rsid w:val="001F4B0F"/>
    <w:rsid w:val="001F7D77"/>
    <w:rsid w:val="0021262D"/>
    <w:rsid w:val="00212A6F"/>
    <w:rsid w:val="002368F1"/>
    <w:rsid w:val="002375B0"/>
    <w:rsid w:val="0024179C"/>
    <w:rsid w:val="00246864"/>
    <w:rsid w:val="002506CC"/>
    <w:rsid w:val="00262906"/>
    <w:rsid w:val="00264A5F"/>
    <w:rsid w:val="0027516F"/>
    <w:rsid w:val="00281E91"/>
    <w:rsid w:val="00284A93"/>
    <w:rsid w:val="00295DD8"/>
    <w:rsid w:val="002C3C69"/>
    <w:rsid w:val="002D1E96"/>
    <w:rsid w:val="002E14BD"/>
    <w:rsid w:val="002E59F5"/>
    <w:rsid w:val="003131C9"/>
    <w:rsid w:val="003142B2"/>
    <w:rsid w:val="00323044"/>
    <w:rsid w:val="0032552E"/>
    <w:rsid w:val="00334E14"/>
    <w:rsid w:val="00364883"/>
    <w:rsid w:val="00373344"/>
    <w:rsid w:val="0037615C"/>
    <w:rsid w:val="003776BC"/>
    <w:rsid w:val="003931DE"/>
    <w:rsid w:val="00393282"/>
    <w:rsid w:val="003A283F"/>
    <w:rsid w:val="003B2AE8"/>
    <w:rsid w:val="003C064E"/>
    <w:rsid w:val="003C4B8B"/>
    <w:rsid w:val="003E6537"/>
    <w:rsid w:val="003F6FB0"/>
    <w:rsid w:val="00410AC9"/>
    <w:rsid w:val="00417236"/>
    <w:rsid w:val="00441FEC"/>
    <w:rsid w:val="00453DD1"/>
    <w:rsid w:val="0045661E"/>
    <w:rsid w:val="00462B82"/>
    <w:rsid w:val="004724A3"/>
    <w:rsid w:val="00475F78"/>
    <w:rsid w:val="00481837"/>
    <w:rsid w:val="00490F70"/>
    <w:rsid w:val="00492736"/>
    <w:rsid w:val="004A0402"/>
    <w:rsid w:val="004B02AD"/>
    <w:rsid w:val="004B6BB4"/>
    <w:rsid w:val="004F1558"/>
    <w:rsid w:val="004F18AF"/>
    <w:rsid w:val="00502DBC"/>
    <w:rsid w:val="00513735"/>
    <w:rsid w:val="005409FF"/>
    <w:rsid w:val="00551741"/>
    <w:rsid w:val="0055333B"/>
    <w:rsid w:val="005579BF"/>
    <w:rsid w:val="00571CC8"/>
    <w:rsid w:val="00573F85"/>
    <w:rsid w:val="00580844"/>
    <w:rsid w:val="0058672D"/>
    <w:rsid w:val="005901BC"/>
    <w:rsid w:val="00595FC2"/>
    <w:rsid w:val="005B16B1"/>
    <w:rsid w:val="005B722B"/>
    <w:rsid w:val="005D17BA"/>
    <w:rsid w:val="005D500D"/>
    <w:rsid w:val="005E1AF7"/>
    <w:rsid w:val="005F216F"/>
    <w:rsid w:val="00616FE2"/>
    <w:rsid w:val="00623808"/>
    <w:rsid w:val="0064310A"/>
    <w:rsid w:val="00667B0F"/>
    <w:rsid w:val="006725A9"/>
    <w:rsid w:val="00673485"/>
    <w:rsid w:val="00685B83"/>
    <w:rsid w:val="00685CDF"/>
    <w:rsid w:val="006E41DD"/>
    <w:rsid w:val="006F1F38"/>
    <w:rsid w:val="00725558"/>
    <w:rsid w:val="0072567C"/>
    <w:rsid w:val="007326DC"/>
    <w:rsid w:val="00742B41"/>
    <w:rsid w:val="00755DF2"/>
    <w:rsid w:val="00776592"/>
    <w:rsid w:val="007B15F1"/>
    <w:rsid w:val="007B1675"/>
    <w:rsid w:val="007C0A72"/>
    <w:rsid w:val="007C7EA4"/>
    <w:rsid w:val="007D096C"/>
    <w:rsid w:val="007F1270"/>
    <w:rsid w:val="007F657F"/>
    <w:rsid w:val="0080658E"/>
    <w:rsid w:val="00807CAA"/>
    <w:rsid w:val="00823BC6"/>
    <w:rsid w:val="008275F0"/>
    <w:rsid w:val="00827863"/>
    <w:rsid w:val="0083695E"/>
    <w:rsid w:val="008434EB"/>
    <w:rsid w:val="008C1EF5"/>
    <w:rsid w:val="008C7181"/>
    <w:rsid w:val="008F5F16"/>
    <w:rsid w:val="0091722A"/>
    <w:rsid w:val="00927722"/>
    <w:rsid w:val="009537D8"/>
    <w:rsid w:val="00953B4C"/>
    <w:rsid w:val="00980B6C"/>
    <w:rsid w:val="009B03B2"/>
    <w:rsid w:val="009B4490"/>
    <w:rsid w:val="009C0F58"/>
    <w:rsid w:val="009D1248"/>
    <w:rsid w:val="009D2604"/>
    <w:rsid w:val="009D72A9"/>
    <w:rsid w:val="009E644F"/>
    <w:rsid w:val="00A134C7"/>
    <w:rsid w:val="00A220DB"/>
    <w:rsid w:val="00A23619"/>
    <w:rsid w:val="00A24838"/>
    <w:rsid w:val="00A32A17"/>
    <w:rsid w:val="00A55BC8"/>
    <w:rsid w:val="00A61C0C"/>
    <w:rsid w:val="00A7040B"/>
    <w:rsid w:val="00A774BE"/>
    <w:rsid w:val="00A84D26"/>
    <w:rsid w:val="00A85B9B"/>
    <w:rsid w:val="00A87FC9"/>
    <w:rsid w:val="00A918F8"/>
    <w:rsid w:val="00A936B0"/>
    <w:rsid w:val="00AA3913"/>
    <w:rsid w:val="00AA3E43"/>
    <w:rsid w:val="00AC34AE"/>
    <w:rsid w:val="00AC5A74"/>
    <w:rsid w:val="00AD1531"/>
    <w:rsid w:val="00AD46D8"/>
    <w:rsid w:val="00AE5422"/>
    <w:rsid w:val="00B05339"/>
    <w:rsid w:val="00B20C67"/>
    <w:rsid w:val="00B24BFA"/>
    <w:rsid w:val="00B27D0B"/>
    <w:rsid w:val="00B35ED4"/>
    <w:rsid w:val="00B36F84"/>
    <w:rsid w:val="00B41E85"/>
    <w:rsid w:val="00B42483"/>
    <w:rsid w:val="00B6516F"/>
    <w:rsid w:val="00B71A9F"/>
    <w:rsid w:val="00B72FB7"/>
    <w:rsid w:val="00B95E76"/>
    <w:rsid w:val="00B966CA"/>
    <w:rsid w:val="00BA406C"/>
    <w:rsid w:val="00BA5DA6"/>
    <w:rsid w:val="00C043A3"/>
    <w:rsid w:val="00C06E62"/>
    <w:rsid w:val="00C15781"/>
    <w:rsid w:val="00C21289"/>
    <w:rsid w:val="00C224FC"/>
    <w:rsid w:val="00C26018"/>
    <w:rsid w:val="00C40921"/>
    <w:rsid w:val="00C5424F"/>
    <w:rsid w:val="00C742C5"/>
    <w:rsid w:val="00C812FD"/>
    <w:rsid w:val="00C94C71"/>
    <w:rsid w:val="00CC0EE6"/>
    <w:rsid w:val="00CC1202"/>
    <w:rsid w:val="00CC4709"/>
    <w:rsid w:val="00CE056E"/>
    <w:rsid w:val="00CE4EA1"/>
    <w:rsid w:val="00D01B22"/>
    <w:rsid w:val="00D13406"/>
    <w:rsid w:val="00D13D5F"/>
    <w:rsid w:val="00D15715"/>
    <w:rsid w:val="00D16554"/>
    <w:rsid w:val="00D17548"/>
    <w:rsid w:val="00D23BA3"/>
    <w:rsid w:val="00D36393"/>
    <w:rsid w:val="00D3712A"/>
    <w:rsid w:val="00D46239"/>
    <w:rsid w:val="00D70BCD"/>
    <w:rsid w:val="00D82302"/>
    <w:rsid w:val="00D92007"/>
    <w:rsid w:val="00DB0718"/>
    <w:rsid w:val="00DB0DA7"/>
    <w:rsid w:val="00DC1D12"/>
    <w:rsid w:val="00DC3CFE"/>
    <w:rsid w:val="00DC474E"/>
    <w:rsid w:val="00DE284E"/>
    <w:rsid w:val="00DF5984"/>
    <w:rsid w:val="00E13440"/>
    <w:rsid w:val="00E15907"/>
    <w:rsid w:val="00E167B4"/>
    <w:rsid w:val="00E21C6B"/>
    <w:rsid w:val="00E40F2D"/>
    <w:rsid w:val="00E7339D"/>
    <w:rsid w:val="00E8280D"/>
    <w:rsid w:val="00EA1485"/>
    <w:rsid w:val="00EB19A9"/>
    <w:rsid w:val="00EC5918"/>
    <w:rsid w:val="00ED651A"/>
    <w:rsid w:val="00EE1AD7"/>
    <w:rsid w:val="00F022DD"/>
    <w:rsid w:val="00F10EAE"/>
    <w:rsid w:val="00F1484F"/>
    <w:rsid w:val="00F42829"/>
    <w:rsid w:val="00F467A7"/>
    <w:rsid w:val="00F55581"/>
    <w:rsid w:val="00F77326"/>
    <w:rsid w:val="00FC60B1"/>
    <w:rsid w:val="00FF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F1"/>
    <w:pPr>
      <w:widowControl w:val="0"/>
      <w:autoSpaceDE w:val="0"/>
      <w:autoSpaceDN w:val="0"/>
    </w:pPr>
    <w:rPr>
      <w:rFonts w:ascii="Times New Roman" w:eastAsia="Times New Roman" w:hAnsi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167B4"/>
    <w:pPr>
      <w:keepNext/>
      <w:spacing w:before="240" w:after="60"/>
      <w:outlineLvl w:val="0"/>
    </w:pPr>
    <w:rPr>
      <w:rFonts w:ascii="Cambria" w:eastAsia="Calibri" w:hAnsi="Cambria"/>
      <w:b/>
      <w:kern w:val="3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67B4"/>
    <w:rPr>
      <w:rFonts w:ascii="Cambria" w:hAnsi="Cambria" w:cs="Times New Roman"/>
      <w:b/>
      <w:kern w:val="32"/>
      <w:sz w:val="32"/>
      <w:lang w:val="en-US" w:eastAsia="en-US"/>
    </w:rPr>
  </w:style>
  <w:style w:type="table" w:customStyle="1" w:styleId="TableNormal1">
    <w:name w:val="Table Normal1"/>
    <w:uiPriority w:val="99"/>
    <w:semiHidden/>
    <w:rsid w:val="007B15F1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7B15F1"/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13D5F"/>
    <w:rPr>
      <w:rFonts w:ascii="Times New Roman" w:hAnsi="Times New Roman" w:cs="Times New Roman"/>
      <w:lang w:val="en-US" w:eastAsia="en-US"/>
    </w:rPr>
  </w:style>
  <w:style w:type="paragraph" w:styleId="ListParagraph">
    <w:name w:val="List Paragraph"/>
    <w:basedOn w:val="Normal"/>
    <w:uiPriority w:val="99"/>
    <w:qFormat/>
    <w:rsid w:val="007B15F1"/>
    <w:pPr>
      <w:spacing w:before="76"/>
      <w:ind w:left="2255" w:right="824" w:hanging="1934"/>
    </w:pPr>
  </w:style>
  <w:style w:type="paragraph" w:customStyle="1" w:styleId="TableParagraph">
    <w:name w:val="Table Paragraph"/>
    <w:basedOn w:val="Normal"/>
    <w:uiPriority w:val="99"/>
    <w:rsid w:val="007B15F1"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rsid w:val="00D46239"/>
    <w:rPr>
      <w:rFonts w:ascii="Tahoma" w:eastAsia="Calibri" w:hAnsi="Tahoma"/>
      <w:sz w:val="16"/>
      <w:szCs w:val="20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239"/>
    <w:rPr>
      <w:rFonts w:ascii="Tahoma" w:hAnsi="Tahoma" w:cs="Times New Roman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5B72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Calibri" w:hAnsi="Courier New"/>
      <w:color w:val="000000"/>
      <w:sz w:val="20"/>
      <w:szCs w:val="20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B722B"/>
    <w:rPr>
      <w:rFonts w:ascii="Courier New" w:hAnsi="Courier New" w:cs="Times New Roman"/>
      <w:color w:val="000000"/>
      <w:sz w:val="20"/>
      <w:lang w:val="uk-UA" w:eastAsia="uk-UA"/>
    </w:rPr>
  </w:style>
  <w:style w:type="character" w:styleId="PageNumber">
    <w:name w:val="page number"/>
    <w:basedOn w:val="DefaultParagraphFont"/>
    <w:uiPriority w:val="99"/>
    <w:rsid w:val="005B722B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E167B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167B4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167B4"/>
    <w:rPr>
      <w:rFonts w:ascii="Times New Roman" w:hAnsi="Times New Roman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167B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167B4"/>
    <w:rPr>
      <w:b/>
    </w:rPr>
  </w:style>
  <w:style w:type="character" w:styleId="Emphasis">
    <w:name w:val="Emphasis"/>
    <w:basedOn w:val="DefaultParagraphFont"/>
    <w:uiPriority w:val="99"/>
    <w:qFormat/>
    <w:locked/>
    <w:rsid w:val="00E167B4"/>
    <w:rPr>
      <w:rFonts w:cs="Times New Roman"/>
      <w:i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E167B4"/>
    <w:pPr>
      <w:spacing w:before="240" w:after="60"/>
      <w:jc w:val="center"/>
      <w:outlineLvl w:val="0"/>
    </w:pPr>
    <w:rPr>
      <w:rFonts w:ascii="Cambria" w:eastAsia="Calibri" w:hAnsi="Cambria"/>
      <w:b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167B4"/>
    <w:rPr>
      <w:rFonts w:ascii="Cambria" w:hAnsi="Cambria" w:cs="Times New Roman"/>
      <w:b/>
      <w:kern w:val="28"/>
      <w:sz w:val="32"/>
      <w:lang w:val="en-US" w:eastAsia="en-US"/>
    </w:rPr>
  </w:style>
  <w:style w:type="paragraph" w:customStyle="1" w:styleId="a">
    <w:name w:val="заголовок"/>
    <w:basedOn w:val="Heading1"/>
    <w:link w:val="a0"/>
    <w:uiPriority w:val="99"/>
    <w:rsid w:val="00E167B4"/>
    <w:pPr>
      <w:spacing w:before="0" w:after="0"/>
      <w:jc w:val="center"/>
    </w:pPr>
    <w:rPr>
      <w:rFonts w:ascii="Times New Roman" w:hAnsi="Times New Roman"/>
      <w:sz w:val="28"/>
    </w:rPr>
  </w:style>
  <w:style w:type="character" w:customStyle="1" w:styleId="a0">
    <w:name w:val="заголовок Знак"/>
    <w:link w:val="a"/>
    <w:uiPriority w:val="99"/>
    <w:locked/>
    <w:rsid w:val="00E167B4"/>
    <w:rPr>
      <w:rFonts w:ascii="Times New Roman" w:hAnsi="Times New Roman"/>
      <w:b/>
      <w:kern w:val="32"/>
      <w:sz w:val="28"/>
      <w:lang w:val="en-US" w:eastAsia="en-US"/>
    </w:rPr>
  </w:style>
  <w:style w:type="table" w:styleId="TableGrid">
    <w:name w:val="Table Grid"/>
    <w:basedOn w:val="TableNormal"/>
    <w:uiPriority w:val="99"/>
    <w:locked/>
    <w:rsid w:val="001022F1"/>
    <w:pPr>
      <w:widowControl w:val="0"/>
      <w:autoSpaceDE w:val="0"/>
      <w:autoSpaceDN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9200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1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25</Pages>
  <Words>4345</Words>
  <Characters>24773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 </dc:title>
  <dc:subject/>
  <dc:creator>User</dc:creator>
  <cp:keywords/>
  <dc:description/>
  <cp:lastModifiedBy>Piskunova</cp:lastModifiedBy>
  <cp:revision>2</cp:revision>
  <cp:lastPrinted>2019-05-21T12:34:00Z</cp:lastPrinted>
  <dcterms:created xsi:type="dcterms:W3CDTF">2019-06-11T09:15:00Z</dcterms:created>
  <dcterms:modified xsi:type="dcterms:W3CDTF">2019-06-11T09:15:00Z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